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C2C354" w14:textId="51319662" w:rsidR="00F174AE" w:rsidRPr="00F174AE" w:rsidRDefault="00FB1E0E" w:rsidP="00B82E55">
      <w:pPr>
        <w:tabs>
          <w:tab w:val="right" w:pos="7230"/>
        </w:tabs>
        <w:spacing w:after="40" w:line="300" w:lineRule="exact"/>
        <w:rPr>
          <w:rFonts w:ascii="Trebuchet MS" w:hAnsi="Trebuchet MS"/>
          <w:sz w:val="20"/>
        </w:rPr>
      </w:pPr>
      <w:r>
        <w:rPr>
          <w:rFonts w:ascii="Cambria" w:eastAsia="Cambria" w:hAnsi="Cambria" w:cs="Cambria"/>
          <w:noProof/>
          <w:color w:val="58595B"/>
          <w:sz w:val="19"/>
          <w:szCs w:val="19"/>
        </w:rPr>
        <mc:AlternateContent>
          <mc:Choice Requires="wps">
            <w:drawing>
              <wp:anchor distT="0" distB="0" distL="114300" distR="114300" simplePos="0" relativeHeight="252018176" behindDoc="0" locked="0" layoutInCell="0" allowOverlap="1" wp14:anchorId="380BA0C9" wp14:editId="25E86016">
                <wp:simplePos x="0" y="0"/>
                <wp:positionH relativeFrom="margin">
                  <wp:posOffset>-183377</wp:posOffset>
                </wp:positionH>
                <wp:positionV relativeFrom="page">
                  <wp:posOffset>3468758</wp:posOffset>
                </wp:positionV>
                <wp:extent cx="6638925" cy="2236304"/>
                <wp:effectExtent l="0" t="0" r="0" b="0"/>
                <wp:wrapNone/>
                <wp:docPr id="117890527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8925" cy="22363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7365DD" w14:textId="77777777" w:rsidR="002D4E5C" w:rsidRPr="00FB1E0E" w:rsidRDefault="002D4E5C" w:rsidP="002D4E5C">
                            <w:pPr>
                              <w:spacing w:after="267" w:line="240" w:lineRule="auto"/>
                              <w:suppressOverlap/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</w:pPr>
                            <w:bookmarkStart w:id="0" w:name="_Hlk206598879"/>
                            <w:bookmarkStart w:id="1" w:name="_Hlk206598880"/>
                            <w:bookmarkStart w:id="2" w:name="_Hlk206598882"/>
                            <w:bookmarkStart w:id="3" w:name="_Hlk206598883"/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Liebe Gemeindemitglieder,</w:t>
                            </w:r>
                          </w:p>
                          <w:p w14:paraId="6E17A9A5" w14:textId="77777777" w:rsidR="002D4E5C" w:rsidRPr="00FB1E0E" w:rsidRDefault="002D4E5C" w:rsidP="002D4E5C">
                            <w:pPr>
                              <w:spacing w:after="260" w:line="240" w:lineRule="auto"/>
                              <w:suppressOverlap/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</w:pPr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alle sechs Jahre werden in der badischen Landeskirche diejenigen gewählt, die unsere Gemeinde leiten ― gemeinsam mit der Pfarrerin/dem Pfarrer und ― wenn vorhanden ― der Diakonin/dem Diakon.</w:t>
                            </w:r>
                          </w:p>
                          <w:p w14:paraId="1CD42165" w14:textId="77777777" w:rsidR="002D4E5C" w:rsidRPr="00FB1E0E" w:rsidRDefault="002D4E5C" w:rsidP="002D4E5C">
                            <w:pPr>
                              <w:spacing w:after="7" w:line="240" w:lineRule="auto"/>
                              <w:suppressOverlap/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</w:pPr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 xml:space="preserve">Diese sogenannten Kirchenältesten haben ein Ohr für Wünsche und Anliegen in der Gemeinde. Sie entscheiden, in welche Richtung sich die Gemeinde </w:t>
                            </w:r>
                            <w:proofErr w:type="spellStart"/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ent</w:t>
                            </w:r>
                            <w:proofErr w:type="spellEnd"/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-wickelt, und sie führen die verschiedenen Interessen und Angebote zusammen.</w:t>
                            </w:r>
                            <w:r w:rsidRPr="00FB1E0E"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  <w:t xml:space="preserve"> </w:t>
                            </w:r>
                            <w:r w:rsidRPr="00FB1E0E"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  <w:br/>
                            </w:r>
                            <w:r w:rsidRPr="00FB1E0E"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  <w:br/>
                            </w:r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Zeigen Sie den neuen Kirchenältesten, dass Sie deren Arbeit für das Gemeinwohl wichtig finden, und unterstützen Sie sie durch Ihre Wahl!</w:t>
                            </w:r>
                          </w:p>
                          <w:p w14:paraId="1111DC50" w14:textId="77777777" w:rsidR="002D4E5C" w:rsidRPr="00FB1E0E" w:rsidRDefault="002D4E5C" w:rsidP="002D4E5C">
                            <w:pPr>
                              <w:spacing w:after="7" w:line="240" w:lineRule="auto"/>
                              <w:suppressOverlap/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</w:pPr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br/>
                              <w:t>Ihre</w:t>
                            </w:r>
                          </w:p>
                          <w:p w14:paraId="753D9A83" w14:textId="77777777" w:rsidR="002D4E5C" w:rsidRPr="00FB1E0E" w:rsidRDefault="002D4E5C" w:rsidP="002D4E5C">
                            <w:pPr>
                              <w:spacing w:after="267" w:line="240" w:lineRule="auto"/>
                              <w:suppressOverlap/>
                              <w:rPr>
                                <w:rFonts w:ascii="Calibri" w:eastAsia="Calibri" w:hAnsi="Calibri" w:cs="Calibri"/>
                                <w:sz w:val="19"/>
                                <w:szCs w:val="19"/>
                                <w:lang w:eastAsia="de-DE"/>
                              </w:rPr>
                            </w:pPr>
                            <w:r w:rsidRPr="00FB1E0E">
                              <w:rPr>
                                <w:rFonts w:ascii="Trebuchet MS" w:eastAsia="Trebuchet MS" w:hAnsi="Trebuchet MS" w:cs="Trebuchet MS"/>
                                <w:sz w:val="19"/>
                                <w:szCs w:val="19"/>
                                <w:lang w:eastAsia="de-DE"/>
                              </w:rPr>
                              <w:t>Pfarrerin/Pfarrer Vorname Nachname</w:t>
                            </w:r>
                          </w:p>
                          <w:bookmarkEnd w:id="0"/>
                          <w:bookmarkEnd w:id="1"/>
                          <w:bookmarkEnd w:id="2"/>
                          <w:bookmarkEnd w:id="3"/>
                          <w:p w14:paraId="232C544B" w14:textId="77777777" w:rsidR="002D4E5C" w:rsidRPr="00FB1E0E" w:rsidRDefault="002D4E5C" w:rsidP="002D4E5C">
                            <w:pPr>
                              <w:spacing w:line="240" w:lineRule="auto"/>
                              <w:rPr>
                                <w:rFonts w:ascii="Trebuchet MS" w:hAnsi="Trebuchet MS"/>
                                <w:sz w:val="19"/>
                                <w:szCs w:val="19"/>
                              </w:rPr>
                            </w:pPr>
                          </w:p>
                          <w:p w14:paraId="76AA7A7D" w14:textId="77777777" w:rsidR="002D4E5C" w:rsidRPr="00FB1E0E" w:rsidRDefault="002D4E5C" w:rsidP="002D4E5C">
                            <w:pPr>
                              <w:pStyle w:val="GBLauftextTrebuchetekibablau"/>
                              <w:spacing w:line="240" w:lineRule="auto"/>
                              <w:rPr>
                                <w:color w:val="auto"/>
                                <w:sz w:val="88"/>
                                <w:szCs w:val="8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0BA0C9"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margin-left:-14.45pt;margin-top:273.15pt;width:522.75pt;height:176.1pt;z-index:25201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" o:allowincell="f" filled="f" stroked="f">
                <v:textbox>
                  <w:txbxContent>
                    <w:p w14:paraId="287365DD" w14:textId="77777777" w:rsidR="002D4E5C" w:rsidRPr="00FB1E0E" w:rsidRDefault="002D4E5C" w:rsidP="002D4E5C">
                      <w:pPr>
                        <w:spacing w:after="267" w:line="240" w:lineRule="auto"/>
                        <w:suppressOverlap/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</w:pPr>
                      <w:bookmarkStart w:id="4" w:name="_Hlk206598879"/>
                      <w:bookmarkStart w:id="5" w:name="_Hlk206598880"/>
                      <w:bookmarkStart w:id="6" w:name="_Hlk206598882"/>
                      <w:bookmarkStart w:id="7" w:name="_Hlk206598883"/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Liebe Gemeindemitglieder,</w:t>
                      </w:r>
                    </w:p>
                    <w:p w14:paraId="6E17A9A5" w14:textId="77777777" w:rsidR="002D4E5C" w:rsidRPr="00FB1E0E" w:rsidRDefault="002D4E5C" w:rsidP="002D4E5C">
                      <w:pPr>
                        <w:spacing w:after="260" w:line="240" w:lineRule="auto"/>
                        <w:suppressOverlap/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</w:pPr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alle sechs Jahre werden in der badischen Landeskirche diejenigen gewählt, die unsere Gemeinde leiten ― gemeinsam mit der Pfarrerin/dem Pfarrer und ― wenn vorhanden ― der Diakonin/dem Diakon.</w:t>
                      </w:r>
                    </w:p>
                    <w:p w14:paraId="1CD42165" w14:textId="77777777" w:rsidR="002D4E5C" w:rsidRPr="00FB1E0E" w:rsidRDefault="002D4E5C" w:rsidP="002D4E5C">
                      <w:pPr>
                        <w:spacing w:after="7" w:line="240" w:lineRule="auto"/>
                        <w:suppressOverlap/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</w:pPr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 xml:space="preserve">Diese sogenannten Kirchenältesten haben ein Ohr für Wünsche und Anliegen in der Gemeinde. Sie entscheiden, in welche Richtung sich die Gemeinde </w:t>
                      </w:r>
                      <w:proofErr w:type="spellStart"/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ent</w:t>
                      </w:r>
                      <w:proofErr w:type="spellEnd"/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-wickelt, und sie führen die verschiedenen Interessen und Angebote zusammen.</w:t>
                      </w:r>
                      <w:r w:rsidRPr="00FB1E0E"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  <w:t xml:space="preserve"> </w:t>
                      </w:r>
                      <w:r w:rsidRPr="00FB1E0E"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  <w:br/>
                      </w:r>
                      <w:r w:rsidRPr="00FB1E0E"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  <w:br/>
                      </w:r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Zeigen Sie den neuen Kirchenältesten, dass Sie deren Arbeit für das Gemeinwohl wichtig finden, und unterstützen Sie sie durch Ihre Wahl!</w:t>
                      </w:r>
                    </w:p>
                    <w:p w14:paraId="1111DC50" w14:textId="77777777" w:rsidR="002D4E5C" w:rsidRPr="00FB1E0E" w:rsidRDefault="002D4E5C" w:rsidP="002D4E5C">
                      <w:pPr>
                        <w:spacing w:after="7" w:line="240" w:lineRule="auto"/>
                        <w:suppressOverlap/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</w:pPr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br/>
                        <w:t>Ihre</w:t>
                      </w:r>
                    </w:p>
                    <w:p w14:paraId="753D9A83" w14:textId="77777777" w:rsidR="002D4E5C" w:rsidRPr="00FB1E0E" w:rsidRDefault="002D4E5C" w:rsidP="002D4E5C">
                      <w:pPr>
                        <w:spacing w:after="267" w:line="240" w:lineRule="auto"/>
                        <w:suppressOverlap/>
                        <w:rPr>
                          <w:rFonts w:ascii="Calibri" w:eastAsia="Calibri" w:hAnsi="Calibri" w:cs="Calibri"/>
                          <w:sz w:val="19"/>
                          <w:szCs w:val="19"/>
                          <w:lang w:eastAsia="de-DE"/>
                        </w:rPr>
                      </w:pPr>
                      <w:r w:rsidRPr="00FB1E0E">
                        <w:rPr>
                          <w:rFonts w:ascii="Trebuchet MS" w:eastAsia="Trebuchet MS" w:hAnsi="Trebuchet MS" w:cs="Trebuchet MS"/>
                          <w:sz w:val="19"/>
                          <w:szCs w:val="19"/>
                          <w:lang w:eastAsia="de-DE"/>
                        </w:rPr>
                        <w:t>Pfarrerin/Pfarrer Vorname Nachname</w:t>
                      </w:r>
                    </w:p>
                    <w:bookmarkEnd w:id="4"/>
                    <w:bookmarkEnd w:id="5"/>
                    <w:bookmarkEnd w:id="6"/>
                    <w:bookmarkEnd w:id="7"/>
                    <w:p w14:paraId="232C544B" w14:textId="77777777" w:rsidR="002D4E5C" w:rsidRPr="00FB1E0E" w:rsidRDefault="002D4E5C" w:rsidP="002D4E5C">
                      <w:pPr>
                        <w:spacing w:line="240" w:lineRule="auto"/>
                        <w:rPr>
                          <w:rFonts w:ascii="Trebuchet MS" w:hAnsi="Trebuchet MS"/>
                          <w:sz w:val="19"/>
                          <w:szCs w:val="19"/>
                        </w:rPr>
                      </w:pPr>
                    </w:p>
                    <w:p w14:paraId="76AA7A7D" w14:textId="77777777" w:rsidR="002D4E5C" w:rsidRPr="00FB1E0E" w:rsidRDefault="002D4E5C" w:rsidP="002D4E5C">
                      <w:pPr>
                        <w:pStyle w:val="GBLauftextTrebuchetekibablau"/>
                        <w:spacing w:line="240" w:lineRule="auto"/>
                        <w:rPr>
                          <w:color w:val="auto"/>
                          <w:sz w:val="88"/>
                          <w:szCs w:val="88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tbl>
      <w:tblPr>
        <w:tblpPr w:leftFromText="141" w:rightFromText="141" w:vertAnchor="page" w:horzAnchor="margin" w:tblpXSpec="center" w:tblpY="2705"/>
        <w:tblW w:w="10277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757"/>
        <w:gridCol w:w="3827"/>
        <w:gridCol w:w="2693"/>
      </w:tblGrid>
      <w:tr w:rsidR="00C52883" w:rsidRPr="00C52883" w14:paraId="4BC2C370" w14:textId="77777777" w:rsidTr="007B517E">
        <w:trPr>
          <w:trHeight w:val="2557"/>
        </w:trPr>
        <w:tc>
          <w:tcPr>
            <w:tcW w:w="3757" w:type="dxa"/>
          </w:tcPr>
          <w:p w14:paraId="4BC2C355" w14:textId="4C1BBC65" w:rsidR="00251F34" w:rsidRPr="00C52883" w:rsidRDefault="009522C7" w:rsidP="00F174AE">
            <w:pPr>
              <w:pStyle w:val="AbsenderangabenFenster"/>
              <w:spacing w:after="80"/>
              <w:ind w:left="-57"/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</w:pPr>
            <w:r w:rsidRPr="00C52883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Ev</w:t>
            </w:r>
            <w:r w:rsidR="00951F44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. Gemeinde Musterhausen</w:t>
            </w:r>
            <w:r w:rsidRPr="00C52883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 xml:space="preserve">∙ </w:t>
            </w:r>
            <w:r w:rsidR="00951F44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Kirc</w:t>
            </w:r>
            <w:r w:rsidR="007A4700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h</w:t>
            </w:r>
            <w:r w:rsidRPr="00C52883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 xml:space="preserve">straße 1-7 ∙ </w:t>
            </w:r>
            <w:r w:rsidR="007A4700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12345</w:t>
            </w:r>
            <w:r w:rsidRPr="00C52883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 xml:space="preserve"> </w:t>
            </w:r>
            <w:r w:rsidR="007A4700">
              <w:rPr>
                <w:rFonts w:ascii="Trebuchet MS" w:hAnsi="Trebuchet MS"/>
                <w:color w:val="262626" w:themeColor="text1" w:themeTint="D9"/>
                <w:sz w:val="12"/>
                <w:szCs w:val="12"/>
              </w:rPr>
              <w:t>Musterhausen</w:t>
            </w:r>
          </w:p>
          <w:p w14:paraId="4BC2C356" w14:textId="77777777" w:rsidR="00251F34" w:rsidRPr="00C52883" w:rsidRDefault="00251F34" w:rsidP="004C0157">
            <w:pPr>
              <w:pStyle w:val="Anschriftfortsetzung"/>
              <w:spacing w:line="300" w:lineRule="exact"/>
              <w:ind w:left="-57"/>
              <w:rPr>
                <w:rFonts w:ascii="Trebuchet MS" w:hAnsi="Trebuchet MS"/>
                <w:color w:val="262626" w:themeColor="text1" w:themeTint="D9"/>
                <w:kern w:val="32"/>
              </w:rPr>
            </w:pPr>
            <w:r w:rsidRPr="00C52883">
              <w:rPr>
                <w:rFonts w:ascii="Trebuchet MS" w:hAnsi="Trebuchet MS"/>
                <w:color w:val="262626" w:themeColor="text1" w:themeTint="D9"/>
                <w:kern w:val="32"/>
              </w:rPr>
              <w:t>An</w:t>
            </w:r>
          </w:p>
          <w:p w14:paraId="4BC2C35A" w14:textId="308A4D8F" w:rsidR="00251F34" w:rsidRDefault="00464539" w:rsidP="004C0157">
            <w:pPr>
              <w:pStyle w:val="Anschriftfortsetzung"/>
              <w:spacing w:line="300" w:lineRule="exact"/>
              <w:ind w:left="-57"/>
              <w:rPr>
                <w:rFonts w:ascii="Trebuchet MS" w:hAnsi="Trebuchet MS"/>
                <w:color w:val="262626" w:themeColor="text1" w:themeTint="D9"/>
                <w:kern w:val="32"/>
              </w:rPr>
            </w:pPr>
            <w:r>
              <w:rPr>
                <w:rFonts w:ascii="Trebuchet MS" w:hAnsi="Trebuchet MS"/>
                <w:color w:val="262626" w:themeColor="text1" w:themeTint="D9"/>
                <w:kern w:val="32"/>
              </w:rPr>
              <w:t>Luca Kirchenmitglied</w:t>
            </w:r>
          </w:p>
          <w:p w14:paraId="360E88C6" w14:textId="05693C48" w:rsidR="00464539" w:rsidRDefault="00464539" w:rsidP="004C0157">
            <w:pPr>
              <w:pStyle w:val="Anschriftfortsetzung"/>
              <w:spacing w:line="300" w:lineRule="exact"/>
              <w:ind w:left="-57"/>
              <w:rPr>
                <w:rFonts w:ascii="Trebuchet MS" w:hAnsi="Trebuchet MS"/>
                <w:color w:val="262626" w:themeColor="text1" w:themeTint="D9"/>
                <w:kern w:val="32"/>
              </w:rPr>
            </w:pPr>
            <w:r>
              <w:rPr>
                <w:rFonts w:ascii="Trebuchet MS" w:hAnsi="Trebuchet MS"/>
                <w:color w:val="262626" w:themeColor="text1" w:themeTint="D9"/>
                <w:kern w:val="32"/>
              </w:rPr>
              <w:t>Paradiesstraße 123</w:t>
            </w:r>
          </w:p>
          <w:p w14:paraId="252A51E3" w14:textId="3A0D40E6" w:rsidR="00464539" w:rsidRPr="00C52883" w:rsidRDefault="00464539" w:rsidP="004C0157">
            <w:pPr>
              <w:pStyle w:val="Anschriftfortsetzung"/>
              <w:spacing w:line="300" w:lineRule="exact"/>
              <w:ind w:left="-57"/>
              <w:rPr>
                <w:rFonts w:ascii="Trebuchet MS" w:hAnsi="Trebuchet MS"/>
                <w:color w:val="262626" w:themeColor="text1" w:themeTint="D9"/>
                <w:kern w:val="32"/>
              </w:rPr>
            </w:pPr>
            <w:r>
              <w:rPr>
                <w:rFonts w:ascii="Trebuchet MS" w:hAnsi="Trebuchet MS"/>
                <w:color w:val="262626" w:themeColor="text1" w:themeTint="D9"/>
                <w:kern w:val="32"/>
              </w:rPr>
              <w:t>12345 Musterhausen</w:t>
            </w:r>
          </w:p>
          <w:p w14:paraId="4BC2C35B" w14:textId="459783B6" w:rsidR="00251F34" w:rsidRPr="00C52883" w:rsidRDefault="00251F34" w:rsidP="00F174AE">
            <w:pPr>
              <w:pStyle w:val="Anschriftfortsetzung"/>
              <w:spacing w:line="300" w:lineRule="exact"/>
              <w:ind w:left="-28"/>
              <w:rPr>
                <w:rFonts w:ascii="Trebuchet MS" w:hAnsi="Trebuchet MS"/>
                <w:color w:val="262626" w:themeColor="text1" w:themeTint="D9"/>
                <w:kern w:val="32"/>
                <w:sz w:val="18"/>
                <w:szCs w:val="18"/>
              </w:rPr>
            </w:pPr>
          </w:p>
        </w:tc>
        <w:tc>
          <w:tcPr>
            <w:tcW w:w="3827" w:type="dxa"/>
          </w:tcPr>
          <w:p w14:paraId="4BC2C35C" w14:textId="15DEE1BB" w:rsidR="00251F34" w:rsidRPr="00C52883" w:rsidRDefault="00251F34" w:rsidP="00251F34">
            <w:pPr>
              <w:pStyle w:val="Absenderangaben"/>
              <w:spacing w:before="120"/>
              <w:rPr>
                <w:rFonts w:ascii="Trebuchet MS" w:hAnsi="Trebuchet MS"/>
                <w:color w:val="262626" w:themeColor="text1" w:themeTint="D9"/>
                <w:sz w:val="18"/>
                <w:szCs w:val="18"/>
              </w:rPr>
            </w:pPr>
          </w:p>
        </w:tc>
        <w:tc>
          <w:tcPr>
            <w:tcW w:w="2693" w:type="dxa"/>
            <w:tcMar>
              <w:left w:w="28" w:type="dxa"/>
              <w:right w:w="0" w:type="dxa"/>
            </w:tcMar>
          </w:tcPr>
          <w:p w14:paraId="4BC2C35D" w14:textId="2C646C29" w:rsidR="00251F34" w:rsidRDefault="0053538A" w:rsidP="00E20433">
            <w:pPr>
              <w:pStyle w:val="Absenderangaben"/>
              <w:spacing w:line="260" w:lineRule="exact"/>
              <w:ind w:left="28"/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</w:pPr>
            <w:r w:rsidRPr="00C52883"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br/>
            </w:r>
            <w:r w:rsidR="0040316C"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Absender</w:t>
            </w:r>
          </w:p>
          <w:p w14:paraId="55BCAB71" w14:textId="226A60C3" w:rsidR="0040316C" w:rsidRDefault="00085B7C" w:rsidP="00E20433">
            <w:pPr>
              <w:pStyle w:val="Absenderangaben"/>
              <w:spacing w:line="260" w:lineRule="exact"/>
              <w:ind w:left="28"/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</w:pPr>
            <w:r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Kirchengemeinde Musterh</w:t>
            </w:r>
            <w:r w:rsidR="00181288"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ausen</w:t>
            </w:r>
          </w:p>
          <w:p w14:paraId="63701230" w14:textId="3E96A535" w:rsidR="00181288" w:rsidRDefault="00181288" w:rsidP="00E20433">
            <w:pPr>
              <w:pStyle w:val="Absenderangaben"/>
              <w:spacing w:line="260" w:lineRule="exact"/>
              <w:ind w:left="28"/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</w:pPr>
            <w:r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Pfarrbüro Beispielstraße</w:t>
            </w:r>
          </w:p>
          <w:p w14:paraId="2EA7012A" w14:textId="0390221D" w:rsidR="0040316C" w:rsidRDefault="00181288" w:rsidP="00E20433">
            <w:pPr>
              <w:pStyle w:val="Absenderangaben"/>
              <w:spacing w:line="260" w:lineRule="exact"/>
              <w:ind w:left="28"/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</w:pPr>
            <w:r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12345 Musterhausen</w:t>
            </w:r>
          </w:p>
          <w:p w14:paraId="114924D1" w14:textId="29E5FDFE" w:rsidR="00085B7C" w:rsidRPr="00C52883" w:rsidRDefault="00085B7C" w:rsidP="00E20433">
            <w:pPr>
              <w:pStyle w:val="Absenderangaben"/>
              <w:spacing w:line="260" w:lineRule="exact"/>
              <w:ind w:left="28"/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</w:pPr>
            <w:r>
              <w:rPr>
                <w:rFonts w:ascii="Trebuchet MS" w:hAnsi="Trebuchet MS"/>
                <w:color w:val="262626" w:themeColor="text1" w:themeTint="D9"/>
                <w:sz w:val="15"/>
                <w:szCs w:val="15"/>
              </w:rPr>
              <w:t>www.eki-musterhausen.de</w:t>
            </w:r>
          </w:p>
          <w:p w14:paraId="4BC2C36D" w14:textId="04961C5E" w:rsidR="000C6903" w:rsidRPr="00C52883" w:rsidRDefault="000C6903" w:rsidP="00464539">
            <w:pPr>
              <w:spacing w:after="0" w:line="200" w:lineRule="exact"/>
              <w:ind w:left="28"/>
              <w:rPr>
                <w:rFonts w:ascii="Trebuchet MS" w:hAnsi="Trebuchet MS" w:cs="Trebuchet MS"/>
                <w:color w:val="262626" w:themeColor="text1" w:themeTint="D9"/>
                <w:sz w:val="14"/>
                <w:szCs w:val="14"/>
              </w:rPr>
            </w:pPr>
          </w:p>
          <w:p w14:paraId="4BC2C36F" w14:textId="77777777" w:rsidR="00251F34" w:rsidRPr="00C52883" w:rsidRDefault="00251F34" w:rsidP="009308A0">
            <w:pPr>
              <w:pStyle w:val="Absenderangaben"/>
              <w:spacing w:line="200" w:lineRule="exact"/>
              <w:rPr>
                <w:rFonts w:ascii="Trebuchet MS" w:hAnsi="Trebuchet MS"/>
                <w:color w:val="262626" w:themeColor="text1" w:themeTint="D9"/>
                <w:sz w:val="18"/>
                <w:szCs w:val="18"/>
              </w:rPr>
            </w:pPr>
          </w:p>
        </w:tc>
      </w:tr>
    </w:tbl>
    <w:p w14:paraId="634F1324" w14:textId="393A254E" w:rsidR="00853062" w:rsidRDefault="00105534" w:rsidP="00E40A01">
      <w:pPr>
        <w:spacing w:after="0" w:line="276" w:lineRule="auto"/>
        <w:ind w:right="1701"/>
        <w:rPr>
          <w:rFonts w:ascii="Trebuchet MS" w:hAnsi="Trebuchet MS"/>
          <w:color w:val="262626" w:themeColor="text1" w:themeTint="D9"/>
          <w:sz w:val="18"/>
          <w:szCs w:val="18"/>
        </w:rPr>
      </w:pPr>
      <w:r>
        <w:rPr>
          <w:rFonts w:ascii="Trebuchet MS" w:hAnsi="Trebuchet MS"/>
          <w:color w:val="262626" w:themeColor="text1" w:themeTint="D9"/>
          <w:sz w:val="18"/>
          <w:szCs w:val="18"/>
        </w:rPr>
        <w:t xml:space="preserve"> </w:t>
      </w:r>
    </w:p>
    <w:p w14:paraId="37E9EBD2" w14:textId="3135AD5F" w:rsidR="00853062" w:rsidRDefault="00163871">
      <w:pPr>
        <w:rPr>
          <w:rFonts w:ascii="Trebuchet MS" w:hAnsi="Trebuchet MS"/>
          <w:color w:val="262626" w:themeColor="text1" w:themeTint="D9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306494" behindDoc="0" locked="0" layoutInCell="1" allowOverlap="1" wp14:anchorId="28498320" wp14:editId="449713AF">
            <wp:simplePos x="0" y="0"/>
            <wp:positionH relativeFrom="page">
              <wp:posOffset>9525</wp:posOffset>
            </wp:positionH>
            <wp:positionV relativeFrom="page">
              <wp:posOffset>5555201</wp:posOffset>
            </wp:positionV>
            <wp:extent cx="7532370" cy="4869180"/>
            <wp:effectExtent l="0" t="0" r="0" b="7620"/>
            <wp:wrapNone/>
            <wp:docPr id="165204444" name="Grafik 165204444" descr="Ein Bild, das Kleidung, Schuhwerk, Darstellung, Clipa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04444" name="Grafik 165204444" descr="Ein Bild, das Kleidung, Schuhwerk, Darstellung, Clipart enthält.&#10;&#10;KI-generierte Inhalte können fehlerhaft sein.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" t="25520" r="161" b="28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2370" cy="4869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4704" w:rsidRPr="00837E21">
        <w:rPr>
          <w:rFonts w:ascii="Trebuchet MS" w:hAnsi="Trebuchet MS"/>
          <w:b/>
          <w:noProof/>
          <w:color w:val="97BF0D"/>
          <w:sz w:val="17"/>
          <w:szCs w:val="17"/>
        </w:rPr>
        <w:drawing>
          <wp:anchor distT="0" distB="0" distL="114300" distR="114300" simplePos="0" relativeHeight="252017152" behindDoc="0" locked="0" layoutInCell="1" allowOverlap="1" wp14:anchorId="18B39BE8" wp14:editId="7348EDED">
            <wp:simplePos x="0" y="0"/>
            <wp:positionH relativeFrom="column">
              <wp:posOffset>-127635</wp:posOffset>
            </wp:positionH>
            <wp:positionV relativeFrom="page">
              <wp:posOffset>9663043</wp:posOffset>
            </wp:positionV>
            <wp:extent cx="1032510" cy="751205"/>
            <wp:effectExtent l="0" t="0" r="0" b="0"/>
            <wp:wrapNone/>
            <wp:docPr id="566703608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703608" name="Bild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062">
        <w:rPr>
          <w:rFonts w:ascii="Trebuchet MS" w:hAnsi="Trebuchet MS"/>
          <w:color w:val="262626" w:themeColor="text1" w:themeTint="D9"/>
          <w:sz w:val="18"/>
          <w:szCs w:val="18"/>
        </w:rPr>
        <w:br w:type="page"/>
      </w:r>
      <w:r w:rsidR="00FF0974" w:rsidRPr="009D719B">
        <w:rPr>
          <w:rFonts w:eastAsia="Trebuchet MS"/>
          <w:bCs/>
          <w:caps/>
          <w:noProof/>
          <w:color w:val="125A6D"/>
          <w:sz w:val="36"/>
          <w:szCs w:val="36"/>
          <w:lang w:eastAsia="de-DE"/>
        </w:rPr>
        <w:lastRenderedPageBreak/>
        <mc:AlternateContent>
          <mc:Choice Requires="wps">
            <w:drawing>
              <wp:anchor distT="45720" distB="45720" distL="114300" distR="114300" simplePos="0" relativeHeight="251308544" behindDoc="0" locked="0" layoutInCell="1" allowOverlap="1" wp14:anchorId="3F2358C5" wp14:editId="5078A1DC">
                <wp:simplePos x="0" y="0"/>
                <wp:positionH relativeFrom="column">
                  <wp:posOffset>-198755</wp:posOffset>
                </wp:positionH>
                <wp:positionV relativeFrom="paragraph">
                  <wp:posOffset>1233391</wp:posOffset>
                </wp:positionV>
                <wp:extent cx="6704965" cy="80010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4965" cy="800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0F345" w14:textId="77777777" w:rsidR="000D7B5D" w:rsidRPr="00C151C6" w:rsidRDefault="000D7B5D" w:rsidP="000D7B5D">
                            <w:pPr>
                              <w:pStyle w:val="GBLauftextTrebuchetekibablau"/>
                              <w:spacing w:line="240" w:lineRule="auto"/>
                              <w:rPr>
                                <w:sz w:val="32"/>
                                <w:szCs w:val="32"/>
                              </w:rPr>
                            </w:pPr>
                            <w:r w:rsidRPr="00C151C6">
                              <w:rPr>
                                <w:sz w:val="32"/>
                                <w:szCs w:val="32"/>
                              </w:rPr>
                              <w:t>Unsere Kandidierenden stellen sich vor:</w:t>
                            </w:r>
                          </w:p>
                          <w:p w14:paraId="4AF159C9" w14:textId="77777777" w:rsidR="000D7B5D" w:rsidRPr="00856D55" w:rsidRDefault="000D7B5D" w:rsidP="000D7B5D">
                            <w:pPr>
                              <w:pStyle w:val="StandardWeb"/>
                              <w:shd w:val="clear" w:color="auto" w:fill="FFFFFF"/>
                              <w:rPr>
                                <w:rFonts w:ascii="Trebuchet MS" w:hAnsi="Trebuchet MS"/>
                                <w:b/>
                                <w:bCs/>
                                <w:color w:val="595959" w:themeColor="text1" w:themeTint="A6"/>
                                <w:spacing w:val="2"/>
                                <w:sz w:val="20"/>
                                <w:szCs w:val="20"/>
                              </w:rPr>
                            </w:pPr>
                            <w:r w:rsidRPr="00856D55"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125A6D"/>
                                <w:sz w:val="20"/>
                                <w:szCs w:val="20"/>
                              </w:rPr>
                              <w:t xml:space="preserve">Damit unsere Gemeinde auch in Zukunft stark, bunt und lebendig bleibt: Entscheiden Sie mit, wer in den nächsten sechs Jahren bei uns </w:t>
                            </w:r>
                            <w:r w:rsidRPr="00856D55"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80AC38"/>
                                <w:sz w:val="20"/>
                                <w:szCs w:val="20"/>
                              </w:rPr>
                              <w:t>in Musterhausen</w:t>
                            </w:r>
                            <w:r w:rsidRPr="00856D55"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125A6D"/>
                                <w:sz w:val="20"/>
                                <w:szCs w:val="20"/>
                              </w:rPr>
                              <w:t xml:space="preserve"> Kirche mitgestaltet.</w:t>
                            </w:r>
                          </w:p>
                          <w:p w14:paraId="280E44F2" w14:textId="77777777" w:rsidR="000D7B5D" w:rsidRDefault="000D7B5D" w:rsidP="000D7B5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358C5" id="Textfeld 2" o:spid="_x0000_s1027" type="#_x0000_t202" style="position:absolute;margin-left:-15.65pt;margin-top:97.1pt;width:527.95pt;height:63pt;z-index:25130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" filled="f" stroked="f">
                <v:textbox>
                  <w:txbxContent>
                    <w:p w14:paraId="2230F345" w14:textId="77777777" w:rsidR="000D7B5D" w:rsidRPr="00C151C6" w:rsidRDefault="000D7B5D" w:rsidP="000D7B5D">
                      <w:pPr>
                        <w:pStyle w:val="GBLauftextTrebuchetekibablau"/>
                        <w:spacing w:line="240" w:lineRule="auto"/>
                        <w:rPr>
                          <w:sz w:val="32"/>
                          <w:szCs w:val="32"/>
                        </w:rPr>
                      </w:pPr>
                      <w:r w:rsidRPr="00C151C6">
                        <w:rPr>
                          <w:sz w:val="32"/>
                          <w:szCs w:val="32"/>
                        </w:rPr>
                        <w:t>Unsere Kandidierenden stellen sich vor:</w:t>
                      </w:r>
                    </w:p>
                    <w:p w14:paraId="4AF159C9" w14:textId="77777777" w:rsidR="000D7B5D" w:rsidRPr="00856D55" w:rsidRDefault="000D7B5D" w:rsidP="000D7B5D">
                      <w:pPr>
                        <w:pStyle w:val="StandardWeb"/>
                        <w:shd w:val="clear" w:color="auto" w:fill="FFFFFF"/>
                        <w:rPr>
                          <w:rFonts w:ascii="Trebuchet MS" w:hAnsi="Trebuchet MS"/>
                          <w:b/>
                          <w:bCs/>
                          <w:color w:val="595959" w:themeColor="text1" w:themeTint="A6"/>
                          <w:spacing w:val="2"/>
                          <w:sz w:val="20"/>
                          <w:szCs w:val="20"/>
                        </w:rPr>
                      </w:pPr>
                      <w:r w:rsidRPr="00856D55">
                        <w:rPr>
                          <w:rFonts w:ascii="Trebuchet MS" w:eastAsia="Trebuchet MS" w:hAnsi="Trebuchet MS" w:cs="Trebuchet MS"/>
                          <w:b/>
                          <w:bCs/>
                          <w:color w:val="125A6D"/>
                          <w:sz w:val="20"/>
                          <w:szCs w:val="20"/>
                        </w:rPr>
                        <w:t xml:space="preserve">Damit unsere Gemeinde auch in Zukunft stark, bunt und lebendig bleibt: Entscheiden Sie mit, wer in den nächsten sechs Jahren bei uns </w:t>
                      </w:r>
                      <w:r w:rsidRPr="00856D55">
                        <w:rPr>
                          <w:rFonts w:ascii="Trebuchet MS" w:eastAsia="Trebuchet MS" w:hAnsi="Trebuchet MS" w:cs="Trebuchet MS"/>
                          <w:b/>
                          <w:bCs/>
                          <w:color w:val="80AC38"/>
                          <w:sz w:val="20"/>
                          <w:szCs w:val="20"/>
                        </w:rPr>
                        <w:t>in Musterhausen</w:t>
                      </w:r>
                      <w:r w:rsidRPr="00856D55">
                        <w:rPr>
                          <w:rFonts w:ascii="Trebuchet MS" w:eastAsia="Trebuchet MS" w:hAnsi="Trebuchet MS" w:cs="Trebuchet MS"/>
                          <w:b/>
                          <w:bCs/>
                          <w:color w:val="125A6D"/>
                          <w:sz w:val="20"/>
                          <w:szCs w:val="20"/>
                        </w:rPr>
                        <w:t xml:space="preserve"> Kirche mitgestaltet.</w:t>
                      </w:r>
                    </w:p>
                    <w:p w14:paraId="280E44F2" w14:textId="77777777" w:rsidR="000D7B5D" w:rsidRDefault="000D7B5D" w:rsidP="000D7B5D"/>
                  </w:txbxContent>
                </v:textbox>
              </v:shape>
            </w:pict>
          </mc:Fallback>
        </mc:AlternateContent>
      </w:r>
      <w:r w:rsidR="00C12B97">
        <w:rPr>
          <w:noProof/>
        </w:rPr>
        <w:drawing>
          <wp:anchor distT="0" distB="0" distL="114300" distR="114300" simplePos="0" relativeHeight="251307519" behindDoc="0" locked="0" layoutInCell="1" allowOverlap="1" wp14:anchorId="33533A2F" wp14:editId="12C65347">
            <wp:simplePos x="0" y="0"/>
            <wp:positionH relativeFrom="page">
              <wp:posOffset>19685</wp:posOffset>
            </wp:positionH>
            <wp:positionV relativeFrom="page">
              <wp:posOffset>9746</wp:posOffset>
            </wp:positionV>
            <wp:extent cx="7533640" cy="1212574"/>
            <wp:effectExtent l="0" t="0" r="0" b="6985"/>
            <wp:wrapNone/>
            <wp:docPr id="1198967634" name="Grafik 1198967634" descr="Ein Bild, das Kleidung, Schuhwerk, Darstellung, Clipa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967634" name="Grafik 1198967634" descr="Ein Bild, das Kleidung, Schuhwerk, Darstellung, Clipart enthält.&#10;&#10;KI-generierte Inhalte können fehlerhaft sein.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" r="161" b="8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3640" cy="1212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08960" behindDoc="0" locked="0" layoutInCell="1" allowOverlap="1" wp14:anchorId="72D40B3D" wp14:editId="37762AE5">
                <wp:simplePos x="0" y="0"/>
                <wp:positionH relativeFrom="column">
                  <wp:posOffset>4692015</wp:posOffset>
                </wp:positionH>
                <wp:positionV relativeFrom="paragraph">
                  <wp:posOffset>6833870</wp:posOffset>
                </wp:positionV>
                <wp:extent cx="1609725" cy="1866900"/>
                <wp:effectExtent l="0" t="0" r="0" b="0"/>
                <wp:wrapNone/>
                <wp:docPr id="861473966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8320A5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4A881B81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6293FB3A" w14:textId="77777777" w:rsidR="000071BE" w:rsidRDefault="000071BE" w:rsidP="000071BE"/>
                          <w:p w14:paraId="6219D854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D40B3D" id="Textfeld 1" o:spid="_x0000_s1028" type="#_x0000_t202" style="position:absolute;margin-left:369.45pt;margin-top:538.1pt;width:126.75pt;height:147pt;z-index:25200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" filled="f" stroked="f" strokeweight=".5pt">
                <v:textbox>
                  <w:txbxContent>
                    <w:p w14:paraId="1D8320A5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4A881B81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6293FB3A" w14:textId="77777777" w:rsidR="000071BE" w:rsidRDefault="000071BE" w:rsidP="000071BE"/>
                    <w:p w14:paraId="6219D854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965952" behindDoc="0" locked="0" layoutInCell="1" allowOverlap="1" wp14:anchorId="03321CFF" wp14:editId="23E230C8">
            <wp:simplePos x="0" y="0"/>
            <wp:positionH relativeFrom="column">
              <wp:posOffset>4787265</wp:posOffset>
            </wp:positionH>
            <wp:positionV relativeFrom="paragraph">
              <wp:posOffset>5500370</wp:posOffset>
            </wp:positionV>
            <wp:extent cx="1198880" cy="1276350"/>
            <wp:effectExtent l="0" t="0" r="1270" b="0"/>
            <wp:wrapNone/>
            <wp:docPr id="1293761380" name="Grafik 7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398164" name="Grafik 7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7" t="13428" r="63914" b="1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42833439" wp14:editId="614B6157">
                <wp:simplePos x="0" y="0"/>
                <wp:positionH relativeFrom="column">
                  <wp:posOffset>3065780</wp:posOffset>
                </wp:positionH>
                <wp:positionV relativeFrom="paragraph">
                  <wp:posOffset>6833870</wp:posOffset>
                </wp:positionV>
                <wp:extent cx="1609725" cy="1866900"/>
                <wp:effectExtent l="0" t="0" r="0" b="0"/>
                <wp:wrapNone/>
                <wp:docPr id="1566393074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E4A3F9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44735AC7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186E5D89" w14:textId="77777777" w:rsidR="000071BE" w:rsidRDefault="000071BE" w:rsidP="000071BE"/>
                          <w:p w14:paraId="5D07110E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833439" id="_x0000_s1029" type="#_x0000_t202" style="position:absolute;margin-left:241.4pt;margin-top:538.1pt;width:126.75pt;height:147pt;z-index:25192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" filled="f" stroked="f" strokeweight=".5pt">
                <v:textbox>
                  <w:txbxContent>
                    <w:p w14:paraId="1EE4A3F9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44735AC7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186E5D89" w14:textId="77777777" w:rsidR="000071BE" w:rsidRDefault="000071BE" w:rsidP="000071BE"/>
                    <w:p w14:paraId="5D07110E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879936" behindDoc="0" locked="0" layoutInCell="1" allowOverlap="1" wp14:anchorId="1186D041" wp14:editId="36E3EEC2">
            <wp:simplePos x="0" y="0"/>
            <wp:positionH relativeFrom="column">
              <wp:posOffset>3170555</wp:posOffset>
            </wp:positionH>
            <wp:positionV relativeFrom="paragraph">
              <wp:posOffset>5500370</wp:posOffset>
            </wp:positionV>
            <wp:extent cx="1198880" cy="1276350"/>
            <wp:effectExtent l="0" t="0" r="1270" b="0"/>
            <wp:wrapNone/>
            <wp:docPr id="425842435" name="Grafik 6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790089" name="Grafik 6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36" t="10505" r="6830" b="2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 wp14:anchorId="37E4B3B0" wp14:editId="152B3D86">
                <wp:simplePos x="0" y="0"/>
                <wp:positionH relativeFrom="column">
                  <wp:posOffset>1457960</wp:posOffset>
                </wp:positionH>
                <wp:positionV relativeFrom="paragraph">
                  <wp:posOffset>6833870</wp:posOffset>
                </wp:positionV>
                <wp:extent cx="1609725" cy="1866900"/>
                <wp:effectExtent l="0" t="0" r="0" b="0"/>
                <wp:wrapNone/>
                <wp:docPr id="580129257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6BF55E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35B0FA0E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6175BBEF" w14:textId="77777777" w:rsidR="000071BE" w:rsidRDefault="000071BE" w:rsidP="000071BE"/>
                          <w:p w14:paraId="7CB79949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E4B3B0" id="_x0000_s1030" type="#_x0000_t202" style="position:absolute;margin-left:114.8pt;margin-top:538.1pt;width:126.75pt;height:147pt;z-index:2518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" filled="f" stroked="f" strokeweight=".5pt">
                <v:textbox>
                  <w:txbxContent>
                    <w:p w14:paraId="516BF55E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35B0FA0E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6175BBEF" w14:textId="77777777" w:rsidR="000071BE" w:rsidRDefault="000071BE" w:rsidP="000071BE"/>
                    <w:p w14:paraId="7CB79949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793920" behindDoc="0" locked="0" layoutInCell="1" allowOverlap="1" wp14:anchorId="15DF4007" wp14:editId="34AE1368">
            <wp:simplePos x="0" y="0"/>
            <wp:positionH relativeFrom="column">
              <wp:posOffset>1553210</wp:posOffset>
            </wp:positionH>
            <wp:positionV relativeFrom="paragraph">
              <wp:posOffset>5500370</wp:posOffset>
            </wp:positionV>
            <wp:extent cx="1198880" cy="1276350"/>
            <wp:effectExtent l="0" t="0" r="1270" b="0"/>
            <wp:wrapNone/>
            <wp:docPr id="495284457" name="Grafik 7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398164" name="Grafik 7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7" t="13428" r="63914" b="1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03BBF6B3" wp14:editId="466891CC">
                <wp:simplePos x="0" y="0"/>
                <wp:positionH relativeFrom="column">
                  <wp:posOffset>-170815</wp:posOffset>
                </wp:positionH>
                <wp:positionV relativeFrom="paragraph">
                  <wp:posOffset>6833870</wp:posOffset>
                </wp:positionV>
                <wp:extent cx="1609725" cy="1866900"/>
                <wp:effectExtent l="0" t="0" r="0" b="0"/>
                <wp:wrapNone/>
                <wp:docPr id="1807394797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FCB3D1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6B8B1B63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52A68339" w14:textId="77777777" w:rsidR="000071BE" w:rsidRDefault="000071BE" w:rsidP="000071BE"/>
                          <w:p w14:paraId="59050F07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BBF6B3" id="_x0000_s1031" type="#_x0000_t202" style="position:absolute;margin-left:-13.45pt;margin-top:538.1pt;width:126.75pt;height:147pt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" filled="f" stroked="f" strokeweight=".5pt">
                <v:textbox>
                  <w:txbxContent>
                    <w:p w14:paraId="1AFCB3D1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6B8B1B63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52A68339" w14:textId="77777777" w:rsidR="000071BE" w:rsidRDefault="000071BE" w:rsidP="000071BE"/>
                    <w:p w14:paraId="59050F07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707904" behindDoc="0" locked="0" layoutInCell="1" allowOverlap="1" wp14:anchorId="51418A87" wp14:editId="18A67F26">
            <wp:simplePos x="0" y="0"/>
            <wp:positionH relativeFrom="column">
              <wp:posOffset>-65405</wp:posOffset>
            </wp:positionH>
            <wp:positionV relativeFrom="paragraph">
              <wp:posOffset>5500370</wp:posOffset>
            </wp:positionV>
            <wp:extent cx="1198880" cy="1276350"/>
            <wp:effectExtent l="0" t="0" r="1270" b="0"/>
            <wp:wrapNone/>
            <wp:docPr id="1929130274" name="Grafik 6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790089" name="Grafik 6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36" t="10505" r="6830" b="2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5C15DA8" wp14:editId="55F7A5F5">
                <wp:simplePos x="0" y="0"/>
                <wp:positionH relativeFrom="column">
                  <wp:posOffset>4680585</wp:posOffset>
                </wp:positionH>
                <wp:positionV relativeFrom="paragraph">
                  <wp:posOffset>3411220</wp:posOffset>
                </wp:positionV>
                <wp:extent cx="1609725" cy="1866900"/>
                <wp:effectExtent l="0" t="0" r="0" b="0"/>
                <wp:wrapNone/>
                <wp:docPr id="1448673015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BB485A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3BD3861A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3CCC7261" w14:textId="77777777" w:rsidR="000071BE" w:rsidRDefault="000071BE" w:rsidP="000071BE"/>
                          <w:p w14:paraId="0A4CD267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C15DA8" id="_x0000_s1032" type="#_x0000_t202" style="position:absolute;margin-left:368.55pt;margin-top:268.6pt;width:126.75pt;height:147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" filled="f" stroked="f" strokeweight=".5pt">
                <v:textbox>
                  <w:txbxContent>
                    <w:p w14:paraId="50BB485A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3BD3861A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3CCC7261" w14:textId="77777777" w:rsidR="000071BE" w:rsidRDefault="000071BE" w:rsidP="000071BE"/>
                    <w:p w14:paraId="0A4CD267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621888" behindDoc="0" locked="0" layoutInCell="1" allowOverlap="1" wp14:anchorId="7BE35709" wp14:editId="3C3EF2DC">
            <wp:simplePos x="0" y="0"/>
            <wp:positionH relativeFrom="column">
              <wp:posOffset>4785360</wp:posOffset>
            </wp:positionH>
            <wp:positionV relativeFrom="paragraph">
              <wp:posOffset>2077720</wp:posOffset>
            </wp:positionV>
            <wp:extent cx="1198880" cy="1276350"/>
            <wp:effectExtent l="0" t="0" r="1270" b="0"/>
            <wp:wrapNone/>
            <wp:docPr id="1295351449" name="Grafik 6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790089" name="Grafik 6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36" t="10505" r="6830" b="2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747602CC" wp14:editId="211EF8E3">
                <wp:simplePos x="0" y="0"/>
                <wp:positionH relativeFrom="column">
                  <wp:posOffset>3072765</wp:posOffset>
                </wp:positionH>
                <wp:positionV relativeFrom="paragraph">
                  <wp:posOffset>3411220</wp:posOffset>
                </wp:positionV>
                <wp:extent cx="1609725" cy="1866900"/>
                <wp:effectExtent l="0" t="0" r="0" b="0"/>
                <wp:wrapNone/>
                <wp:docPr id="1790684465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EF4588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264B596F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33B2C7E0" w14:textId="77777777" w:rsidR="000071BE" w:rsidRDefault="000071BE" w:rsidP="000071BE"/>
                          <w:p w14:paraId="6CAA99F7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7602CC" id="_x0000_s1033" type="#_x0000_t202" style="position:absolute;margin-left:241.95pt;margin-top:268.6pt;width:126.75pt;height:147pt;z-index:25157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" filled="f" stroked="f" strokeweight=".5pt">
                <v:textbox>
                  <w:txbxContent>
                    <w:p w14:paraId="70EF4588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264B596F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33B2C7E0" w14:textId="77777777" w:rsidR="000071BE" w:rsidRDefault="000071BE" w:rsidP="000071BE"/>
                    <w:p w14:paraId="6CAA99F7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533824" behindDoc="0" locked="0" layoutInCell="1" allowOverlap="1" wp14:anchorId="7BD36541" wp14:editId="49035D4C">
            <wp:simplePos x="0" y="0"/>
            <wp:positionH relativeFrom="column">
              <wp:posOffset>3168015</wp:posOffset>
            </wp:positionH>
            <wp:positionV relativeFrom="paragraph">
              <wp:posOffset>2077720</wp:posOffset>
            </wp:positionV>
            <wp:extent cx="1198880" cy="1276350"/>
            <wp:effectExtent l="0" t="0" r="1270" b="0"/>
            <wp:wrapNone/>
            <wp:docPr id="298698309" name="Grafik 7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398164" name="Grafik 7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7" t="13428" r="63914" b="1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8768" behindDoc="0" locked="0" layoutInCell="1" allowOverlap="1" wp14:anchorId="057F8C0A" wp14:editId="61710CC2">
                <wp:simplePos x="0" y="0"/>
                <wp:positionH relativeFrom="column">
                  <wp:posOffset>1443990</wp:posOffset>
                </wp:positionH>
                <wp:positionV relativeFrom="paragraph">
                  <wp:posOffset>3411220</wp:posOffset>
                </wp:positionV>
                <wp:extent cx="1609725" cy="1866900"/>
                <wp:effectExtent l="0" t="0" r="0" b="0"/>
                <wp:wrapNone/>
                <wp:docPr id="1698747243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D8505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1814ED0E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75D6FC90" w14:textId="77777777" w:rsidR="000071BE" w:rsidRDefault="000071BE" w:rsidP="000071BE"/>
                          <w:p w14:paraId="53A40F48" w14:textId="77777777" w:rsidR="000071BE" w:rsidRPr="002D4819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7F8C0A" id="_x0000_s1034" type="#_x0000_t202" style="position:absolute;margin-left:113.7pt;margin-top:268.6pt;width:126.75pt;height:147pt;z-index:2514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" filled="f" stroked="f" strokeweight=".5pt">
                <v:textbox>
                  <w:txbxContent>
                    <w:p w14:paraId="29ED8505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1814ED0E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75D6FC90" w14:textId="77777777" w:rsidR="000071BE" w:rsidRDefault="000071BE" w:rsidP="000071BE"/>
                    <w:p w14:paraId="53A40F48" w14:textId="77777777" w:rsidR="000071BE" w:rsidRPr="002D4819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443712" behindDoc="0" locked="0" layoutInCell="1" allowOverlap="1" wp14:anchorId="2D6033C8" wp14:editId="77CBD32B">
            <wp:simplePos x="0" y="0"/>
            <wp:positionH relativeFrom="column">
              <wp:posOffset>1548765</wp:posOffset>
            </wp:positionH>
            <wp:positionV relativeFrom="paragraph">
              <wp:posOffset>2077720</wp:posOffset>
            </wp:positionV>
            <wp:extent cx="1198880" cy="1276350"/>
            <wp:effectExtent l="0" t="0" r="1270" b="0"/>
            <wp:wrapNone/>
            <wp:docPr id="867670096" name="Grafik 6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790089" name="Grafik 6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36" t="10505" r="6830" b="2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73B9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00704" behindDoc="0" locked="0" layoutInCell="1" allowOverlap="1" wp14:anchorId="6B460977" wp14:editId="2E330ECE">
                <wp:simplePos x="0" y="0"/>
                <wp:positionH relativeFrom="column">
                  <wp:posOffset>-184150</wp:posOffset>
                </wp:positionH>
                <wp:positionV relativeFrom="paragraph">
                  <wp:posOffset>3411220</wp:posOffset>
                </wp:positionV>
                <wp:extent cx="1609725" cy="1866900"/>
                <wp:effectExtent l="0" t="0" r="0" b="0"/>
                <wp:wrapNone/>
                <wp:docPr id="106010193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86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03B225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t>Vorname Nachname Beruf, Alter</w:t>
                            </w:r>
                            <w:r w:rsidRPr="0069507F"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  <w:br/>
                              <w:t xml:space="preserve">Aufgabenbereich </w:t>
                            </w:r>
                          </w:p>
                          <w:p w14:paraId="76D6084F" w14:textId="77777777" w:rsidR="000071BE" w:rsidRPr="0069507F" w:rsidRDefault="000071BE" w:rsidP="000071BE">
                            <w:pPr>
                              <w:spacing w:line="240" w:lineRule="auto"/>
                              <w:rPr>
                                <w:rFonts w:ascii="Trebuchet MS" w:hAnsi="Trebuchet MS"/>
                                <w:color w:val="005E7E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ipsum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Blindtext </w:t>
                            </w:r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Kurzvorstellung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ligula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eget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dolor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Aenean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masa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Cum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sociis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antique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pena-tibus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et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magnis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par-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turient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montes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nascetur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ridi-culus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mus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.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Donec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quam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felis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ultricies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nec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,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pretium</w:t>
                            </w:r>
                            <w:proofErr w:type="spellEnd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 xml:space="preserve"> </w:t>
                            </w:r>
                            <w:proofErr w:type="spellStart"/>
                            <w:r w:rsidRPr="0069507F"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  <w:color w:val="575756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14:paraId="0C09BADC" w14:textId="77777777" w:rsidR="000071BE" w:rsidRDefault="000071BE" w:rsidP="000071B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60977" id="_x0000_s1035" type="#_x0000_t202" style="position:absolute;margin-left:-14.5pt;margin-top:268.6pt;width:126.75pt;height:147pt;z-index:2514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" filled="f" stroked="f" strokeweight=".5pt">
                <v:textbox>
                  <w:txbxContent>
                    <w:p w14:paraId="2603B225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t>Vorname Nachname Beruf, Alter</w:t>
                      </w:r>
                      <w:r w:rsidRPr="0069507F"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  <w:br/>
                        <w:t xml:space="preserve">Aufgabenbereich </w:t>
                      </w:r>
                    </w:p>
                    <w:p w14:paraId="76D6084F" w14:textId="77777777" w:rsidR="000071BE" w:rsidRPr="0069507F" w:rsidRDefault="000071BE" w:rsidP="000071BE">
                      <w:pPr>
                        <w:spacing w:line="240" w:lineRule="auto"/>
                        <w:rPr>
                          <w:rFonts w:ascii="Trebuchet MS" w:hAnsi="Trebuchet MS"/>
                          <w:color w:val="005E7E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Lorem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ipsum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Blindtext </w:t>
                      </w:r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Kurzvorstellung</w:t>
                      </w:r>
                      <w:proofErr w:type="gram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ligula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eget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dolor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Aenean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masa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Cum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sociis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antique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pena-tibus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et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magnis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par-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turient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montes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nascetur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ridi-culus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mus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.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Donec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quam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felis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ultricies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nec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,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pretium</w:t>
                      </w:r>
                      <w:proofErr w:type="spellEnd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 xml:space="preserve"> </w:t>
                      </w:r>
                      <w:proofErr w:type="spellStart"/>
                      <w:r w:rsidRPr="0069507F"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quis</w:t>
                      </w:r>
                      <w:proofErr w:type="spellEnd"/>
                      <w:r>
                        <w:rPr>
                          <w:rFonts w:asciiTheme="majorHAnsi" w:hAnsiTheme="majorHAnsi"/>
                          <w:color w:val="575756"/>
                          <w:sz w:val="19"/>
                          <w:szCs w:val="19"/>
                        </w:rPr>
                        <w:t>.</w:t>
                      </w:r>
                    </w:p>
                    <w:p w14:paraId="0C09BADC" w14:textId="77777777" w:rsidR="000071BE" w:rsidRDefault="000071BE" w:rsidP="000071BE"/>
                  </w:txbxContent>
                </v:textbox>
              </v:shape>
            </w:pict>
          </mc:Fallback>
        </mc:AlternateContent>
      </w:r>
      <w:r w:rsidR="00E73B95">
        <w:rPr>
          <w:noProof/>
        </w:rPr>
        <w:drawing>
          <wp:anchor distT="0" distB="0" distL="114300" distR="114300" simplePos="0" relativeHeight="251356672" behindDoc="0" locked="0" layoutInCell="1" allowOverlap="1" wp14:anchorId="3BFE177A" wp14:editId="6192DEAF">
            <wp:simplePos x="0" y="0"/>
            <wp:positionH relativeFrom="column">
              <wp:posOffset>-99060</wp:posOffset>
            </wp:positionH>
            <wp:positionV relativeFrom="paragraph">
              <wp:posOffset>2077720</wp:posOffset>
            </wp:positionV>
            <wp:extent cx="1200150" cy="1276350"/>
            <wp:effectExtent l="0" t="0" r="0" b="0"/>
            <wp:wrapNone/>
            <wp:docPr id="500333132" name="Grafik 5" descr="Ein Bild, das Entwurf, Menschliches Gesicht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213907" name="Grafik 5" descr="Ein Bild, das Entwurf, Menschliches Gesicht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7" t="13428" r="63914" b="1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419E0">
        <w:rPr>
          <w:rFonts w:ascii="Cambria" w:eastAsia="Cambria" w:hAnsi="Cambria" w:cs="Cambria"/>
          <w:noProof/>
          <w:color w:val="58595B"/>
          <w:sz w:val="19"/>
          <w:szCs w:val="19"/>
        </w:rPr>
        <mc:AlternateContent>
          <mc:Choice Requires="wps">
            <w:drawing>
              <wp:anchor distT="0" distB="0" distL="114300" distR="114300" simplePos="0" relativeHeight="252013056" behindDoc="0" locked="0" layoutInCell="0" allowOverlap="1" wp14:anchorId="35E917CE" wp14:editId="000877CE">
                <wp:simplePos x="0" y="0"/>
                <wp:positionH relativeFrom="margin">
                  <wp:posOffset>-203256</wp:posOffset>
                </wp:positionH>
                <wp:positionV relativeFrom="page">
                  <wp:posOffset>725060</wp:posOffset>
                </wp:positionV>
                <wp:extent cx="6915150" cy="2009775"/>
                <wp:effectExtent l="0" t="0" r="0" b="9525"/>
                <wp:wrapNone/>
                <wp:docPr id="8752194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5150" cy="2009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27BB9A" w14:textId="77777777" w:rsidR="00D419E0" w:rsidRPr="00924500" w:rsidRDefault="00D419E0" w:rsidP="00D419E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textAlignment w:val="center"/>
                              <w:rPr>
                                <w:rFonts w:ascii="Trebuchet MS" w:hAnsi="Trebuchet MS" w:cs="Trebuchet MS"/>
                                <w:b/>
                                <w:bCs/>
                                <w:color w:val="005E7F"/>
                                <w:spacing w:val="-14"/>
                                <w:w w:val="98"/>
                                <w:sz w:val="88"/>
                                <w:szCs w:val="88"/>
                                <w:u w:color="FFFFFF"/>
                              </w:rPr>
                            </w:pPr>
                            <w:r w:rsidRPr="00924500">
                              <w:rPr>
                                <w:rFonts w:ascii="Trebuchet MS" w:hAnsi="Trebuchet MS" w:cs="Trebuchet MS"/>
                                <w:b/>
                                <w:bCs/>
                                <w:color w:val="005E7F"/>
                                <w:spacing w:val="-14"/>
                                <w:w w:val="98"/>
                                <w:sz w:val="88"/>
                                <w:szCs w:val="88"/>
                                <w:u w:color="FFFFFF"/>
                              </w:rPr>
                              <w:t xml:space="preserve">Geben Sie </w:t>
                            </w:r>
                          </w:p>
                          <w:p w14:paraId="7D54CCAC" w14:textId="77777777" w:rsidR="00D419E0" w:rsidRPr="00924500" w:rsidRDefault="00D419E0" w:rsidP="00D419E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textAlignment w:val="center"/>
                              <w:rPr>
                                <w:rFonts w:ascii="Trebuchet MS" w:hAnsi="Trebuchet MS" w:cs="Trebuchet MS"/>
                                <w:b/>
                                <w:bCs/>
                                <w:color w:val="005E7F"/>
                                <w:spacing w:val="-14"/>
                                <w:w w:val="98"/>
                                <w:sz w:val="88"/>
                                <w:szCs w:val="88"/>
                                <w:u w:color="FFFFFF"/>
                              </w:rPr>
                            </w:pPr>
                            <w:r w:rsidRPr="00924500">
                              <w:rPr>
                                <w:rFonts w:ascii="Trebuchet MS" w:hAnsi="Trebuchet MS" w:cs="Trebuchet MS"/>
                                <w:b/>
                                <w:bCs/>
                                <w:color w:val="005E7F"/>
                                <w:spacing w:val="-14"/>
                                <w:w w:val="98"/>
                                <w:sz w:val="88"/>
                                <w:szCs w:val="88"/>
                                <w:u w:color="FFFFFF"/>
                              </w:rPr>
                              <w:t xml:space="preserve">Ihrer Kirche eine Stimme. </w:t>
                            </w:r>
                          </w:p>
                          <w:p w14:paraId="393CD87F" w14:textId="77777777" w:rsidR="00D419E0" w:rsidRPr="00924500" w:rsidRDefault="00D419E0" w:rsidP="00D419E0">
                            <w:pPr>
                              <w:pStyle w:val="GBLauftextTrebuchetekibablau"/>
                              <w:spacing w:line="240" w:lineRule="auto"/>
                              <w:rPr>
                                <w:sz w:val="88"/>
                                <w:szCs w:val="88"/>
                              </w:rPr>
                            </w:pPr>
                            <w:r w:rsidRPr="00924500">
                              <w:rPr>
                                <w:rFonts w:eastAsiaTheme="minorHAnsi" w:cs="Trebuchet MS"/>
                                <w:b w:val="0"/>
                                <w:bCs w:val="0"/>
                                <w:color w:val="005E7F"/>
                                <w:sz w:val="88"/>
                                <w:szCs w:val="88"/>
                                <w:u w:color="FFFFFF"/>
                              </w:rPr>
                              <w:t>Kirchenälteste wählen.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E917CE" id="_x0000_s1036" type="#_x0000_t202" style="position:absolute;margin-left:-16pt;margin-top:57.1pt;width:544.5pt;height:158.25pt;z-index:25201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" o:allowincell="f" filled="f" stroked="f">
                <v:textbox>
                  <w:txbxContent>
                    <w:p w14:paraId="4627BB9A" w14:textId="77777777" w:rsidR="00D419E0" w:rsidRPr="00924500" w:rsidRDefault="00D419E0" w:rsidP="00D419E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textAlignment w:val="center"/>
                        <w:rPr>
                          <w:rFonts w:ascii="Trebuchet MS" w:hAnsi="Trebuchet MS" w:cs="Trebuchet MS"/>
                          <w:b/>
                          <w:bCs/>
                          <w:color w:val="005E7F"/>
                          <w:spacing w:val="-14"/>
                          <w:w w:val="98"/>
                          <w:sz w:val="88"/>
                          <w:szCs w:val="88"/>
                          <w:u w:color="FFFFFF"/>
                        </w:rPr>
                      </w:pPr>
                      <w:r w:rsidRPr="00924500">
                        <w:rPr>
                          <w:rFonts w:ascii="Trebuchet MS" w:hAnsi="Trebuchet MS" w:cs="Trebuchet MS"/>
                          <w:b/>
                          <w:bCs/>
                          <w:color w:val="005E7F"/>
                          <w:spacing w:val="-14"/>
                          <w:w w:val="98"/>
                          <w:sz w:val="88"/>
                          <w:szCs w:val="88"/>
                          <w:u w:color="FFFFFF"/>
                        </w:rPr>
                        <w:t xml:space="preserve">Geben Sie </w:t>
                      </w:r>
                    </w:p>
                    <w:p w14:paraId="7D54CCAC" w14:textId="77777777" w:rsidR="00D419E0" w:rsidRPr="00924500" w:rsidRDefault="00D419E0" w:rsidP="00D419E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textAlignment w:val="center"/>
                        <w:rPr>
                          <w:rFonts w:ascii="Trebuchet MS" w:hAnsi="Trebuchet MS" w:cs="Trebuchet MS"/>
                          <w:b/>
                          <w:bCs/>
                          <w:color w:val="005E7F"/>
                          <w:spacing w:val="-14"/>
                          <w:w w:val="98"/>
                          <w:sz w:val="88"/>
                          <w:szCs w:val="88"/>
                          <w:u w:color="FFFFFF"/>
                        </w:rPr>
                      </w:pPr>
                      <w:r w:rsidRPr="00924500">
                        <w:rPr>
                          <w:rFonts w:ascii="Trebuchet MS" w:hAnsi="Trebuchet MS" w:cs="Trebuchet MS"/>
                          <w:b/>
                          <w:bCs/>
                          <w:color w:val="005E7F"/>
                          <w:spacing w:val="-14"/>
                          <w:w w:val="98"/>
                          <w:sz w:val="88"/>
                          <w:szCs w:val="88"/>
                          <w:u w:color="FFFFFF"/>
                        </w:rPr>
                        <w:t xml:space="preserve">Ihrer Kirche eine Stimme. </w:t>
                      </w:r>
                    </w:p>
                    <w:p w14:paraId="393CD87F" w14:textId="77777777" w:rsidR="00D419E0" w:rsidRPr="00924500" w:rsidRDefault="00D419E0" w:rsidP="00D419E0">
                      <w:pPr>
                        <w:pStyle w:val="GBLauftextTrebuchetekibablau"/>
                        <w:spacing w:line="240" w:lineRule="auto"/>
                        <w:rPr>
                          <w:sz w:val="88"/>
                          <w:szCs w:val="88"/>
                        </w:rPr>
                      </w:pPr>
                      <w:r w:rsidRPr="00924500">
                        <w:rPr>
                          <w:rFonts w:eastAsiaTheme="minorHAnsi" w:cs="Trebuchet MS"/>
                          <w:b w:val="0"/>
                          <w:bCs w:val="0"/>
                          <w:color w:val="005E7F"/>
                          <w:sz w:val="88"/>
                          <w:szCs w:val="88"/>
                          <w:u w:color="FFFFFF"/>
                        </w:rPr>
                        <w:t>Kirchenälteste wählen.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sectPr w:rsidR="00853062" w:rsidSect="00357FB8">
      <w:headerReference w:type="default" r:id="rId13"/>
      <w:headerReference w:type="first" r:id="rId14"/>
      <w:footerReference w:type="first" r:id="rId15"/>
      <w:pgSz w:w="11907" w:h="16840" w:code="9"/>
      <w:pgMar w:top="2722" w:right="567" w:bottom="1134" w:left="1134" w:header="851" w:footer="31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7DB1EF" w14:textId="77777777" w:rsidR="00EF1782" w:rsidRDefault="00EF1782">
      <w:r>
        <w:separator/>
      </w:r>
    </w:p>
  </w:endnote>
  <w:endnote w:type="continuationSeparator" w:id="0">
    <w:p w14:paraId="6A53AA1F" w14:textId="77777777" w:rsidR="00EF1782" w:rsidRDefault="00EF17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">
    <w:altName w:val="Calibri"/>
    <w:charset w:val="00"/>
    <w:family w:val="swiss"/>
    <w:pitch w:val="variable"/>
    <w:sig w:usb0="00000003" w:usb1="10000048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2C395" w14:textId="4E089365" w:rsidR="00B9726E" w:rsidRPr="004C0157" w:rsidRDefault="005775CB" w:rsidP="004C0157">
    <w:pPr>
      <w:pStyle w:val="Fuzeile"/>
      <w:spacing w:line="180" w:lineRule="exact"/>
      <w:rPr>
        <w:rFonts w:ascii="Trebuchet MS" w:hAnsi="Trebuchet MS" w:cs="Arial"/>
        <w:color w:val="005E7E"/>
        <w:sz w:val="14"/>
        <w:szCs w:val="14"/>
      </w:rPr>
    </w:pPr>
    <w:r w:rsidRPr="004C0157">
      <w:rPr>
        <w:rFonts w:ascii="Trebuchet MS" w:hAnsi="Trebuchet MS" w:cs="Arial"/>
        <w:color w:val="005E7E"/>
        <w:sz w:val="14"/>
        <w:szCs w:val="14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7E38F" w14:textId="77777777" w:rsidR="00EF1782" w:rsidRDefault="00EF1782">
      <w:r>
        <w:separator/>
      </w:r>
    </w:p>
  </w:footnote>
  <w:footnote w:type="continuationSeparator" w:id="0">
    <w:p w14:paraId="08947B35" w14:textId="77777777" w:rsidR="00EF1782" w:rsidRDefault="00EF17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2C38D" w14:textId="31454AD9" w:rsidR="0038128F" w:rsidRPr="00D72AD8" w:rsidRDefault="0038128F" w:rsidP="00D72AD8">
    <w:pPr>
      <w:pStyle w:val="KopfzeileSeite2ff"/>
      <w:tabs>
        <w:tab w:val="clear" w:pos="6521"/>
        <w:tab w:val="left" w:pos="6804"/>
      </w:tabs>
      <w:spacing w:before="0" w:after="1000" w:line="200" w:lineRule="exact"/>
      <w:rPr>
        <w:rFonts w:ascii="Trebuchet MS" w:hAnsi="Trebuchet MS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2C390" w14:textId="77777777" w:rsidR="00B9726E" w:rsidRDefault="00B9726E">
    <w:pPr>
      <w:pStyle w:val="Kopfzeile"/>
      <w:framePr w:wrap="around" w:vAnchor="page" w:hAnchor="page" w:x="370" w:y="5813"/>
      <w:spacing w:before="0"/>
      <w:rPr>
        <w:sz w:val="16"/>
      </w:rPr>
    </w:pPr>
    <w:r>
      <w:rPr>
        <w:sz w:val="16"/>
      </w:rPr>
      <w:sym w:font="Symbol" w:char="F0B7"/>
    </w:r>
  </w:p>
  <w:p w14:paraId="4BC2C391" w14:textId="77777777" w:rsidR="00B9726E" w:rsidRDefault="00B9726E">
    <w:pPr>
      <w:pStyle w:val="Kopfzeile"/>
      <w:framePr w:wrap="around" w:vAnchor="page" w:hAnchor="page" w:x="370" w:y="8279"/>
      <w:spacing w:before="0"/>
      <w:rPr>
        <w:sz w:val="16"/>
      </w:rPr>
    </w:pPr>
    <w:r>
      <w:rPr>
        <w:sz w:val="16"/>
      </w:rPr>
      <w:sym w:font="Symbol" w:char="F0B7"/>
    </w:r>
  </w:p>
  <w:p w14:paraId="4BC2C392" w14:textId="5961E644" w:rsidR="00B9726E" w:rsidRDefault="00302EE9">
    <w:pPr>
      <w:pStyle w:val="Kopfzeile"/>
      <w:spacing w:before="0" w:after="120"/>
      <w:rPr>
        <w:sz w:val="22"/>
      </w:rPr>
    </w:pPr>
    <w:r w:rsidRPr="00F73A44">
      <w:rPr>
        <w:b/>
        <w:bCs/>
        <w:noProof/>
        <w:sz w:val="20"/>
        <w:szCs w:val="20"/>
      </w:rPr>
      <w:drawing>
        <wp:anchor distT="0" distB="0" distL="114300" distR="114300" simplePos="0" relativeHeight="251313664" behindDoc="0" locked="0" layoutInCell="1" allowOverlap="1" wp14:anchorId="0202F4EC" wp14:editId="19F970C0">
          <wp:simplePos x="0" y="0"/>
          <wp:positionH relativeFrom="margin">
            <wp:posOffset>4841240</wp:posOffset>
          </wp:positionH>
          <wp:positionV relativeFrom="paragraph">
            <wp:posOffset>-163913</wp:posOffset>
          </wp:positionV>
          <wp:extent cx="1370330" cy="913765"/>
          <wp:effectExtent l="0" t="0" r="1270" b="635"/>
          <wp:wrapNone/>
          <wp:docPr id="1842465379" name="Grafik 1842465379" descr="Ein Bild, das Schrift, Text, Symbol, weiß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Grafik 20" descr="Ein Bild, das Schrift, Text, Symbol, weiß enthält.&#10;&#10;KI-generierte Inhalte können fehlerhaft sein.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70330" cy="913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D47FD" w:rsidRPr="00837E21">
      <w:rPr>
        <w:rFonts w:ascii="Trebuchet MS" w:hAnsi="Trebuchet MS"/>
        <w:b/>
        <w:noProof/>
        <w:color w:val="97BF0D"/>
        <w:sz w:val="17"/>
        <w:szCs w:val="17"/>
      </w:rPr>
      <w:drawing>
        <wp:anchor distT="0" distB="0" distL="114300" distR="114300" simplePos="0" relativeHeight="251357696" behindDoc="0" locked="0" layoutInCell="1" allowOverlap="1" wp14:anchorId="0D9241D6" wp14:editId="18BB8161">
          <wp:simplePos x="0" y="0"/>
          <wp:positionH relativeFrom="column">
            <wp:posOffset>-24765</wp:posOffset>
          </wp:positionH>
          <wp:positionV relativeFrom="page">
            <wp:posOffset>381000</wp:posOffset>
          </wp:positionV>
          <wp:extent cx="2256155" cy="751205"/>
          <wp:effectExtent l="0" t="0" r="0" b="0"/>
          <wp:wrapNone/>
          <wp:docPr id="7" name="Bild 10" descr="Ein Bild, das Text, Schrift, Grafiken, Logo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ild 10" descr="Ein Bild, das Text, Schrift, Grafiken, Logo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56155" cy="751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displayBackgroundShap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6C94"/>
    <w:rsid w:val="00005959"/>
    <w:rsid w:val="00005AE8"/>
    <w:rsid w:val="000071BE"/>
    <w:rsid w:val="00040F68"/>
    <w:rsid w:val="00041120"/>
    <w:rsid w:val="00044445"/>
    <w:rsid w:val="0006054B"/>
    <w:rsid w:val="000748BE"/>
    <w:rsid w:val="0007769B"/>
    <w:rsid w:val="00080049"/>
    <w:rsid w:val="00085B7C"/>
    <w:rsid w:val="0008743A"/>
    <w:rsid w:val="000A0903"/>
    <w:rsid w:val="000B0B2F"/>
    <w:rsid w:val="000B6378"/>
    <w:rsid w:val="000C01A1"/>
    <w:rsid w:val="000C6903"/>
    <w:rsid w:val="000D3C5D"/>
    <w:rsid w:val="000D4CAE"/>
    <w:rsid w:val="000D4FD8"/>
    <w:rsid w:val="000D67EE"/>
    <w:rsid w:val="000D7B5D"/>
    <w:rsid w:val="00103D17"/>
    <w:rsid w:val="00105534"/>
    <w:rsid w:val="001200F6"/>
    <w:rsid w:val="00121AE6"/>
    <w:rsid w:val="00122EB5"/>
    <w:rsid w:val="00134FC5"/>
    <w:rsid w:val="0013776A"/>
    <w:rsid w:val="0014121F"/>
    <w:rsid w:val="00143229"/>
    <w:rsid w:val="00143CA7"/>
    <w:rsid w:val="00145B0F"/>
    <w:rsid w:val="00146160"/>
    <w:rsid w:val="001516CE"/>
    <w:rsid w:val="00156C4F"/>
    <w:rsid w:val="00162BEC"/>
    <w:rsid w:val="00162C3F"/>
    <w:rsid w:val="00163871"/>
    <w:rsid w:val="00165F5E"/>
    <w:rsid w:val="0017182C"/>
    <w:rsid w:val="00181288"/>
    <w:rsid w:val="0018786F"/>
    <w:rsid w:val="001A7457"/>
    <w:rsid w:val="001B4B65"/>
    <w:rsid w:val="001D48FF"/>
    <w:rsid w:val="001E1849"/>
    <w:rsid w:val="001F7279"/>
    <w:rsid w:val="00207C95"/>
    <w:rsid w:val="00213748"/>
    <w:rsid w:val="002159EC"/>
    <w:rsid w:val="002162EF"/>
    <w:rsid w:val="00243780"/>
    <w:rsid w:val="002461F8"/>
    <w:rsid w:val="00250C95"/>
    <w:rsid w:val="00251F34"/>
    <w:rsid w:val="00254D93"/>
    <w:rsid w:val="002552EB"/>
    <w:rsid w:val="002624DD"/>
    <w:rsid w:val="002A14E4"/>
    <w:rsid w:val="002C5370"/>
    <w:rsid w:val="002D4E5C"/>
    <w:rsid w:val="002E1ED5"/>
    <w:rsid w:val="002F3A03"/>
    <w:rsid w:val="002F3B18"/>
    <w:rsid w:val="002F46E4"/>
    <w:rsid w:val="00302EE9"/>
    <w:rsid w:val="003035DA"/>
    <w:rsid w:val="003055A9"/>
    <w:rsid w:val="00306FD8"/>
    <w:rsid w:val="00316E48"/>
    <w:rsid w:val="003314D7"/>
    <w:rsid w:val="003329BC"/>
    <w:rsid w:val="003464EB"/>
    <w:rsid w:val="00352837"/>
    <w:rsid w:val="003567A3"/>
    <w:rsid w:val="00357FB8"/>
    <w:rsid w:val="00364BDA"/>
    <w:rsid w:val="003727EC"/>
    <w:rsid w:val="0038128F"/>
    <w:rsid w:val="00397071"/>
    <w:rsid w:val="003A15C5"/>
    <w:rsid w:val="003A48E5"/>
    <w:rsid w:val="003C69E9"/>
    <w:rsid w:val="003D549C"/>
    <w:rsid w:val="003E1743"/>
    <w:rsid w:val="003E216E"/>
    <w:rsid w:val="003E25F7"/>
    <w:rsid w:val="003F057A"/>
    <w:rsid w:val="003F2BF4"/>
    <w:rsid w:val="003F5240"/>
    <w:rsid w:val="003F5930"/>
    <w:rsid w:val="0040316C"/>
    <w:rsid w:val="00405C9B"/>
    <w:rsid w:val="00411D3F"/>
    <w:rsid w:val="00416C18"/>
    <w:rsid w:val="00421E17"/>
    <w:rsid w:val="00424927"/>
    <w:rsid w:val="00434D1D"/>
    <w:rsid w:val="00441521"/>
    <w:rsid w:val="004433F2"/>
    <w:rsid w:val="00451AED"/>
    <w:rsid w:val="00457461"/>
    <w:rsid w:val="00457692"/>
    <w:rsid w:val="0046110F"/>
    <w:rsid w:val="004626D8"/>
    <w:rsid w:val="00464539"/>
    <w:rsid w:val="00464AB5"/>
    <w:rsid w:val="00473878"/>
    <w:rsid w:val="0047734D"/>
    <w:rsid w:val="00483394"/>
    <w:rsid w:val="00493A99"/>
    <w:rsid w:val="004A32CF"/>
    <w:rsid w:val="004B6EE6"/>
    <w:rsid w:val="004C0157"/>
    <w:rsid w:val="004C37EF"/>
    <w:rsid w:val="004C660E"/>
    <w:rsid w:val="004C761B"/>
    <w:rsid w:val="004C7A2E"/>
    <w:rsid w:val="004E4828"/>
    <w:rsid w:val="004E631D"/>
    <w:rsid w:val="004F101E"/>
    <w:rsid w:val="004F17EA"/>
    <w:rsid w:val="004F2B40"/>
    <w:rsid w:val="004F70EB"/>
    <w:rsid w:val="00511EBB"/>
    <w:rsid w:val="00526602"/>
    <w:rsid w:val="00532906"/>
    <w:rsid w:val="0053538A"/>
    <w:rsid w:val="00537E33"/>
    <w:rsid w:val="00540E2A"/>
    <w:rsid w:val="005518A3"/>
    <w:rsid w:val="005536A0"/>
    <w:rsid w:val="0056470E"/>
    <w:rsid w:val="00574434"/>
    <w:rsid w:val="005775CB"/>
    <w:rsid w:val="005906A1"/>
    <w:rsid w:val="0059173F"/>
    <w:rsid w:val="00593E3F"/>
    <w:rsid w:val="0059652D"/>
    <w:rsid w:val="005A5F6B"/>
    <w:rsid w:val="005C6C08"/>
    <w:rsid w:val="005C7134"/>
    <w:rsid w:val="005D08D2"/>
    <w:rsid w:val="005E0061"/>
    <w:rsid w:val="005E1891"/>
    <w:rsid w:val="00605C2F"/>
    <w:rsid w:val="00624547"/>
    <w:rsid w:val="00631AAB"/>
    <w:rsid w:val="0063351B"/>
    <w:rsid w:val="00643EA9"/>
    <w:rsid w:val="00651324"/>
    <w:rsid w:val="00661E4C"/>
    <w:rsid w:val="00666270"/>
    <w:rsid w:val="006755AE"/>
    <w:rsid w:val="00691760"/>
    <w:rsid w:val="006A29FD"/>
    <w:rsid w:val="006B1264"/>
    <w:rsid w:val="006C59E8"/>
    <w:rsid w:val="006C7C0E"/>
    <w:rsid w:val="006D00EB"/>
    <w:rsid w:val="006D47FD"/>
    <w:rsid w:val="006F279A"/>
    <w:rsid w:val="0070556D"/>
    <w:rsid w:val="007072D8"/>
    <w:rsid w:val="00711EC9"/>
    <w:rsid w:val="007208D5"/>
    <w:rsid w:val="00721FB2"/>
    <w:rsid w:val="007378DA"/>
    <w:rsid w:val="007402A9"/>
    <w:rsid w:val="00764A54"/>
    <w:rsid w:val="00767AAF"/>
    <w:rsid w:val="00770059"/>
    <w:rsid w:val="007718AD"/>
    <w:rsid w:val="00790F64"/>
    <w:rsid w:val="007A1C2A"/>
    <w:rsid w:val="007A4700"/>
    <w:rsid w:val="007A475E"/>
    <w:rsid w:val="007B517E"/>
    <w:rsid w:val="007D2053"/>
    <w:rsid w:val="007E7CB4"/>
    <w:rsid w:val="007F606D"/>
    <w:rsid w:val="007F78A2"/>
    <w:rsid w:val="00804F41"/>
    <w:rsid w:val="008121F0"/>
    <w:rsid w:val="00816837"/>
    <w:rsid w:val="00817FA7"/>
    <w:rsid w:val="00821D70"/>
    <w:rsid w:val="008260B7"/>
    <w:rsid w:val="00827DFF"/>
    <w:rsid w:val="00831887"/>
    <w:rsid w:val="00853062"/>
    <w:rsid w:val="008536DF"/>
    <w:rsid w:val="00856C94"/>
    <w:rsid w:val="00860B5C"/>
    <w:rsid w:val="008726BC"/>
    <w:rsid w:val="00873FEF"/>
    <w:rsid w:val="00874C59"/>
    <w:rsid w:val="008808AA"/>
    <w:rsid w:val="00885E5A"/>
    <w:rsid w:val="0088752C"/>
    <w:rsid w:val="008907C5"/>
    <w:rsid w:val="008931D3"/>
    <w:rsid w:val="00895417"/>
    <w:rsid w:val="008A33E6"/>
    <w:rsid w:val="008A3A39"/>
    <w:rsid w:val="008B07EC"/>
    <w:rsid w:val="008B119F"/>
    <w:rsid w:val="008B28B6"/>
    <w:rsid w:val="008B5228"/>
    <w:rsid w:val="008B7770"/>
    <w:rsid w:val="008C2E66"/>
    <w:rsid w:val="008D1398"/>
    <w:rsid w:val="008D3F29"/>
    <w:rsid w:val="008D5B50"/>
    <w:rsid w:val="008E017D"/>
    <w:rsid w:val="008E6A68"/>
    <w:rsid w:val="008F4AD4"/>
    <w:rsid w:val="009044AA"/>
    <w:rsid w:val="00912A53"/>
    <w:rsid w:val="00924EB2"/>
    <w:rsid w:val="00926BDD"/>
    <w:rsid w:val="009308A0"/>
    <w:rsid w:val="00933B03"/>
    <w:rsid w:val="00937BA1"/>
    <w:rsid w:val="00950656"/>
    <w:rsid w:val="00951F44"/>
    <w:rsid w:val="009522C7"/>
    <w:rsid w:val="009524FC"/>
    <w:rsid w:val="00973602"/>
    <w:rsid w:val="009810DF"/>
    <w:rsid w:val="0098155D"/>
    <w:rsid w:val="00991B77"/>
    <w:rsid w:val="00994066"/>
    <w:rsid w:val="009A1839"/>
    <w:rsid w:val="009A7ADE"/>
    <w:rsid w:val="009B4D22"/>
    <w:rsid w:val="009B4D77"/>
    <w:rsid w:val="009C3850"/>
    <w:rsid w:val="009C45E1"/>
    <w:rsid w:val="009C6C72"/>
    <w:rsid w:val="00A0491E"/>
    <w:rsid w:val="00A12C19"/>
    <w:rsid w:val="00A3248C"/>
    <w:rsid w:val="00A4775E"/>
    <w:rsid w:val="00A66361"/>
    <w:rsid w:val="00A67B51"/>
    <w:rsid w:val="00A82ED4"/>
    <w:rsid w:val="00A8723B"/>
    <w:rsid w:val="00A90590"/>
    <w:rsid w:val="00AA0B8A"/>
    <w:rsid w:val="00AA0BCA"/>
    <w:rsid w:val="00AA2649"/>
    <w:rsid w:val="00AA57FD"/>
    <w:rsid w:val="00AB42A2"/>
    <w:rsid w:val="00AD5F43"/>
    <w:rsid w:val="00AD682A"/>
    <w:rsid w:val="00AE1ED9"/>
    <w:rsid w:val="00AF7EA1"/>
    <w:rsid w:val="00B123EE"/>
    <w:rsid w:val="00B15ED1"/>
    <w:rsid w:val="00B1626B"/>
    <w:rsid w:val="00B249E3"/>
    <w:rsid w:val="00B24A0E"/>
    <w:rsid w:val="00B34132"/>
    <w:rsid w:val="00B37855"/>
    <w:rsid w:val="00B5094B"/>
    <w:rsid w:val="00B55E08"/>
    <w:rsid w:val="00B65CBA"/>
    <w:rsid w:val="00B76956"/>
    <w:rsid w:val="00B82DE1"/>
    <w:rsid w:val="00B82E55"/>
    <w:rsid w:val="00B91C1A"/>
    <w:rsid w:val="00B9726E"/>
    <w:rsid w:val="00BA05D2"/>
    <w:rsid w:val="00BA2AE8"/>
    <w:rsid w:val="00BB357F"/>
    <w:rsid w:val="00BB5827"/>
    <w:rsid w:val="00BB5CB2"/>
    <w:rsid w:val="00BC1922"/>
    <w:rsid w:val="00BC279A"/>
    <w:rsid w:val="00BC6C30"/>
    <w:rsid w:val="00BD183E"/>
    <w:rsid w:val="00BD3C9A"/>
    <w:rsid w:val="00BE28F0"/>
    <w:rsid w:val="00BE5937"/>
    <w:rsid w:val="00BE632C"/>
    <w:rsid w:val="00BF0CE1"/>
    <w:rsid w:val="00BF7CCD"/>
    <w:rsid w:val="00C00D5B"/>
    <w:rsid w:val="00C063B9"/>
    <w:rsid w:val="00C122A7"/>
    <w:rsid w:val="00C12B97"/>
    <w:rsid w:val="00C23838"/>
    <w:rsid w:val="00C268FA"/>
    <w:rsid w:val="00C27977"/>
    <w:rsid w:val="00C342AC"/>
    <w:rsid w:val="00C44641"/>
    <w:rsid w:val="00C44EB3"/>
    <w:rsid w:val="00C45B81"/>
    <w:rsid w:val="00C52883"/>
    <w:rsid w:val="00C55188"/>
    <w:rsid w:val="00C640AD"/>
    <w:rsid w:val="00C75828"/>
    <w:rsid w:val="00C84AD3"/>
    <w:rsid w:val="00C96279"/>
    <w:rsid w:val="00CA13F0"/>
    <w:rsid w:val="00CA1A6C"/>
    <w:rsid w:val="00CC2C29"/>
    <w:rsid w:val="00CC30F8"/>
    <w:rsid w:val="00CE10A5"/>
    <w:rsid w:val="00CF0CB0"/>
    <w:rsid w:val="00CF0E4C"/>
    <w:rsid w:val="00CF1223"/>
    <w:rsid w:val="00CF178B"/>
    <w:rsid w:val="00CF77AF"/>
    <w:rsid w:val="00D0367E"/>
    <w:rsid w:val="00D040EF"/>
    <w:rsid w:val="00D20389"/>
    <w:rsid w:val="00D3634C"/>
    <w:rsid w:val="00D419E0"/>
    <w:rsid w:val="00D47160"/>
    <w:rsid w:val="00D52AEA"/>
    <w:rsid w:val="00D57A7B"/>
    <w:rsid w:val="00D65AD6"/>
    <w:rsid w:val="00D67F4E"/>
    <w:rsid w:val="00D70306"/>
    <w:rsid w:val="00D72AD8"/>
    <w:rsid w:val="00D73503"/>
    <w:rsid w:val="00D80559"/>
    <w:rsid w:val="00D80993"/>
    <w:rsid w:val="00D82809"/>
    <w:rsid w:val="00D9526D"/>
    <w:rsid w:val="00DA0816"/>
    <w:rsid w:val="00DA0E55"/>
    <w:rsid w:val="00DA293E"/>
    <w:rsid w:val="00DB0A7B"/>
    <w:rsid w:val="00DB56F3"/>
    <w:rsid w:val="00DC21A4"/>
    <w:rsid w:val="00DC71CD"/>
    <w:rsid w:val="00DD4D24"/>
    <w:rsid w:val="00DD5D3C"/>
    <w:rsid w:val="00DD6B53"/>
    <w:rsid w:val="00DE112F"/>
    <w:rsid w:val="00E01C32"/>
    <w:rsid w:val="00E0436A"/>
    <w:rsid w:val="00E13731"/>
    <w:rsid w:val="00E1385F"/>
    <w:rsid w:val="00E20433"/>
    <w:rsid w:val="00E23B0A"/>
    <w:rsid w:val="00E2506A"/>
    <w:rsid w:val="00E332B2"/>
    <w:rsid w:val="00E33BBD"/>
    <w:rsid w:val="00E346D6"/>
    <w:rsid w:val="00E40A01"/>
    <w:rsid w:val="00E546DD"/>
    <w:rsid w:val="00E5594D"/>
    <w:rsid w:val="00E56580"/>
    <w:rsid w:val="00E57604"/>
    <w:rsid w:val="00E648A0"/>
    <w:rsid w:val="00E7183C"/>
    <w:rsid w:val="00E73B95"/>
    <w:rsid w:val="00E804E9"/>
    <w:rsid w:val="00E863E0"/>
    <w:rsid w:val="00E8663B"/>
    <w:rsid w:val="00EA4403"/>
    <w:rsid w:val="00EA45E1"/>
    <w:rsid w:val="00EB0D53"/>
    <w:rsid w:val="00EB57C3"/>
    <w:rsid w:val="00EC5C15"/>
    <w:rsid w:val="00EC7325"/>
    <w:rsid w:val="00EC741B"/>
    <w:rsid w:val="00EC7A0C"/>
    <w:rsid w:val="00ED330B"/>
    <w:rsid w:val="00ED6D45"/>
    <w:rsid w:val="00ED764F"/>
    <w:rsid w:val="00EE0F59"/>
    <w:rsid w:val="00EE30D9"/>
    <w:rsid w:val="00EE64AF"/>
    <w:rsid w:val="00EE6568"/>
    <w:rsid w:val="00EF1782"/>
    <w:rsid w:val="00F07111"/>
    <w:rsid w:val="00F109E0"/>
    <w:rsid w:val="00F174AE"/>
    <w:rsid w:val="00F21A05"/>
    <w:rsid w:val="00F554FD"/>
    <w:rsid w:val="00F65111"/>
    <w:rsid w:val="00F672F1"/>
    <w:rsid w:val="00F73E63"/>
    <w:rsid w:val="00F838B0"/>
    <w:rsid w:val="00F84704"/>
    <w:rsid w:val="00F946B9"/>
    <w:rsid w:val="00FA171A"/>
    <w:rsid w:val="00FA23E7"/>
    <w:rsid w:val="00FA4BA9"/>
    <w:rsid w:val="00FA4CAF"/>
    <w:rsid w:val="00FB1765"/>
    <w:rsid w:val="00FB1E0E"/>
    <w:rsid w:val="00FB562C"/>
    <w:rsid w:val="00FC2DCA"/>
    <w:rsid w:val="00FC4E2A"/>
    <w:rsid w:val="00FC781F"/>
    <w:rsid w:val="00FE18F8"/>
    <w:rsid w:val="00FF0974"/>
    <w:rsid w:val="00FF23B0"/>
    <w:rsid w:val="00FF2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BC2C352"/>
  <w15:chartTrackingRefBased/>
  <w15:docId w15:val="{33950C6A-4F31-4A0A-BC11-94C0E3A37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D549C"/>
  </w:style>
  <w:style w:type="paragraph" w:styleId="berschrift1">
    <w:name w:val="heading 1"/>
    <w:basedOn w:val="Standard"/>
    <w:next w:val="Standard"/>
    <w:link w:val="berschrift1Zchn"/>
    <w:uiPriority w:val="9"/>
    <w:qFormat/>
    <w:rsid w:val="003D549C"/>
    <w:pPr>
      <w:keepNext/>
      <w:keepLines/>
      <w:spacing w:before="320" w:after="0" w:line="240" w:lineRule="auto"/>
      <w:outlineLvl w:val="0"/>
    </w:pPr>
    <w:rPr>
      <w:rFonts w:ascii="Calibri Light" w:eastAsia="SimSun" w:hAnsi="Calibri Light" w:cs="Times New Roman"/>
      <w:color w:val="2E74B5"/>
      <w:sz w:val="30"/>
      <w:szCs w:val="3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D549C"/>
    <w:pPr>
      <w:keepNext/>
      <w:keepLines/>
      <w:spacing w:before="40" w:after="0" w:line="240" w:lineRule="auto"/>
      <w:outlineLvl w:val="1"/>
    </w:pPr>
    <w:rPr>
      <w:rFonts w:ascii="Calibri Light" w:eastAsia="SimSun" w:hAnsi="Calibri Light" w:cs="Times New Roman"/>
      <w:color w:val="C45911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D549C"/>
    <w:pPr>
      <w:keepNext/>
      <w:keepLines/>
      <w:spacing w:before="40" w:after="0" w:line="240" w:lineRule="auto"/>
      <w:outlineLvl w:val="2"/>
    </w:pPr>
    <w:rPr>
      <w:rFonts w:ascii="Calibri Light" w:eastAsia="SimSun" w:hAnsi="Calibri Light" w:cs="Times New Roman"/>
      <w:color w:val="53813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D549C"/>
    <w:pPr>
      <w:keepNext/>
      <w:keepLines/>
      <w:spacing w:before="40" w:after="0"/>
      <w:outlineLvl w:val="3"/>
    </w:pPr>
    <w:rPr>
      <w:rFonts w:ascii="Calibri Light" w:eastAsia="SimSun" w:hAnsi="Calibri Light" w:cs="Times New Roman"/>
      <w:i/>
      <w:iCs/>
      <w:color w:val="2F5496"/>
      <w:sz w:val="25"/>
      <w:szCs w:val="25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D549C"/>
    <w:pPr>
      <w:keepNext/>
      <w:keepLines/>
      <w:spacing w:before="40" w:after="0"/>
      <w:outlineLvl w:val="4"/>
    </w:pPr>
    <w:rPr>
      <w:rFonts w:ascii="Calibri Light" w:eastAsia="SimSun" w:hAnsi="Calibri Light" w:cs="Times New Roman"/>
      <w:i/>
      <w:iCs/>
      <w:color w:val="833C0B"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D549C"/>
    <w:pPr>
      <w:keepNext/>
      <w:keepLines/>
      <w:spacing w:before="40" w:after="0"/>
      <w:outlineLvl w:val="5"/>
    </w:pPr>
    <w:rPr>
      <w:rFonts w:ascii="Calibri Light" w:eastAsia="SimSun" w:hAnsi="Calibri Light" w:cs="Times New Roman"/>
      <w:i/>
      <w:iCs/>
      <w:color w:val="385623"/>
      <w:sz w:val="23"/>
      <w:szCs w:val="23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D549C"/>
    <w:pPr>
      <w:keepNext/>
      <w:keepLines/>
      <w:spacing w:before="40" w:after="0"/>
      <w:outlineLvl w:val="6"/>
    </w:pPr>
    <w:rPr>
      <w:rFonts w:ascii="Calibri Light" w:eastAsia="SimSun" w:hAnsi="Calibri Light" w:cs="Times New Roman"/>
      <w:color w:val="1F4E79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D549C"/>
    <w:pPr>
      <w:keepNext/>
      <w:keepLines/>
      <w:spacing w:before="40" w:after="0"/>
      <w:outlineLvl w:val="7"/>
    </w:pPr>
    <w:rPr>
      <w:rFonts w:ascii="Calibri Light" w:eastAsia="SimSun" w:hAnsi="Calibri Light" w:cs="Times New Roman"/>
      <w:color w:val="833C0B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D549C"/>
    <w:pPr>
      <w:keepNext/>
      <w:keepLines/>
      <w:spacing w:before="40" w:after="0"/>
      <w:outlineLvl w:val="8"/>
    </w:pPr>
    <w:rPr>
      <w:rFonts w:ascii="Calibri Light" w:eastAsia="SimSun" w:hAnsi="Calibri Light" w:cs="Times New Roman"/>
      <w:color w:val="3856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Myriad"/>
    <w:pPr>
      <w:spacing w:before="425" w:after="0"/>
    </w:pPr>
    <w:rPr>
      <w:sz w:val="34"/>
    </w:rPr>
  </w:style>
  <w:style w:type="paragraph" w:styleId="Fuzeile">
    <w:name w:val="footer"/>
    <w:basedOn w:val="StandardMyriad"/>
    <w:pPr>
      <w:spacing w:after="0"/>
    </w:pPr>
    <w:rPr>
      <w:sz w:val="16"/>
    </w:rPr>
  </w:style>
  <w:style w:type="paragraph" w:customStyle="1" w:styleId="Anschrift">
    <w:name w:val="Anschrift"/>
    <w:basedOn w:val="Standard"/>
    <w:next w:val="Anschriftfortsetzung"/>
    <w:pPr>
      <w:tabs>
        <w:tab w:val="right" w:pos="709"/>
        <w:tab w:val="left" w:pos="851"/>
      </w:tabs>
      <w:spacing w:before="360" w:after="0"/>
      <w:ind w:left="851" w:hanging="851"/>
    </w:pPr>
  </w:style>
  <w:style w:type="paragraph" w:customStyle="1" w:styleId="Absenderangaben">
    <w:name w:val="Absenderangaben"/>
    <w:basedOn w:val="StandardMyriad"/>
    <w:pPr>
      <w:spacing w:after="0"/>
    </w:pPr>
    <w:rPr>
      <w:sz w:val="17"/>
    </w:rPr>
  </w:style>
  <w:style w:type="paragraph" w:customStyle="1" w:styleId="Anschriftfortsetzung">
    <w:name w:val="Anschriftfortsetzung"/>
    <w:basedOn w:val="Standard"/>
    <w:pPr>
      <w:spacing w:after="0"/>
      <w:ind w:left="851"/>
    </w:pPr>
  </w:style>
  <w:style w:type="paragraph" w:customStyle="1" w:styleId="Flietextglied">
    <w:name w:val="Fließtextglied"/>
    <w:basedOn w:val="Standard"/>
    <w:next w:val="Standard"/>
    <w:pPr>
      <w:tabs>
        <w:tab w:val="right" w:pos="-142"/>
        <w:tab w:val="left" w:pos="0"/>
      </w:tabs>
      <w:ind w:hanging="851"/>
    </w:pPr>
  </w:style>
  <w:style w:type="paragraph" w:customStyle="1" w:styleId="Nachricht">
    <w:name w:val="Nachricht"/>
    <w:basedOn w:val="Standard"/>
    <w:next w:val="Standard"/>
    <w:pPr>
      <w:tabs>
        <w:tab w:val="right" w:pos="-142"/>
        <w:tab w:val="left" w:pos="0"/>
        <w:tab w:val="left" w:pos="4536"/>
      </w:tabs>
      <w:ind w:left="4536" w:hanging="5387"/>
    </w:pPr>
  </w:style>
  <w:style w:type="character" w:customStyle="1" w:styleId="Nummersichtbar">
    <w:name w:val="Nummer sichtbar"/>
    <w:basedOn w:val="Absatz-Standardschriftart"/>
  </w:style>
  <w:style w:type="character" w:customStyle="1" w:styleId="Nummerunsichtbar">
    <w:name w:val="Nummer unsichtbar"/>
    <w:rPr>
      <w:vanish/>
    </w:rPr>
  </w:style>
  <w:style w:type="character" w:customStyle="1" w:styleId="Nummerzudrucken">
    <w:name w:val="Nummer zu drucken"/>
    <w:basedOn w:val="Nummersichtbar"/>
  </w:style>
  <w:style w:type="character" w:customStyle="1" w:styleId="SpeicherHinweis">
    <w:name w:val="SpeicherHinweis"/>
    <w:rPr>
      <w:rFonts w:ascii="Courier New" w:hAnsi="Courier New"/>
      <w:color w:val="auto"/>
      <w:spacing w:val="0"/>
      <w:position w:val="0"/>
      <w:sz w:val="16"/>
      <w:u w:val="none"/>
      <w:vertAlign w:val="baseline"/>
    </w:rPr>
  </w:style>
  <w:style w:type="paragraph" w:customStyle="1" w:styleId="Unterzeichner">
    <w:name w:val="Unterzeichner"/>
    <w:basedOn w:val="Standard"/>
    <w:next w:val="Standard"/>
    <w:pPr>
      <w:tabs>
        <w:tab w:val="left" w:pos="6237"/>
      </w:tabs>
    </w:pPr>
  </w:style>
  <w:style w:type="paragraph" w:customStyle="1" w:styleId="Verteiler">
    <w:name w:val="Verteiler"/>
    <w:basedOn w:val="Standard"/>
    <w:next w:val="Standard"/>
    <w:pPr>
      <w:tabs>
        <w:tab w:val="right" w:pos="-142"/>
        <w:tab w:val="left" w:pos="0"/>
      </w:tabs>
      <w:ind w:hanging="851"/>
    </w:pPr>
  </w:style>
  <w:style w:type="character" w:styleId="Seitenzahl">
    <w:name w:val="page number"/>
    <w:basedOn w:val="Absatz-Standardschriftart"/>
  </w:style>
  <w:style w:type="paragraph" w:customStyle="1" w:styleId="KopfzeileSeite2ff">
    <w:name w:val="Kopfzeile Seite 2 ff"/>
    <w:basedOn w:val="Kopfzeile"/>
    <w:pPr>
      <w:tabs>
        <w:tab w:val="left" w:pos="6521"/>
      </w:tabs>
    </w:pPr>
    <w:rPr>
      <w:sz w:val="17"/>
    </w:rPr>
  </w:style>
  <w:style w:type="paragraph" w:customStyle="1" w:styleId="StandardohneAbstand">
    <w:name w:val="Standard ohne Abstand"/>
    <w:basedOn w:val="Standard"/>
    <w:pPr>
      <w:spacing w:after="0"/>
    </w:pPr>
  </w:style>
  <w:style w:type="paragraph" w:customStyle="1" w:styleId="E1">
    <w:name w:val="E1"/>
    <w:aliases w:val="Einrückung 1. Stufe"/>
    <w:basedOn w:val="Standard"/>
    <w:pPr>
      <w:ind w:left="425" w:hanging="425"/>
    </w:pPr>
  </w:style>
  <w:style w:type="paragraph" w:customStyle="1" w:styleId="E2">
    <w:name w:val="E2"/>
    <w:aliases w:val="Einrückung 2. Stufe"/>
    <w:basedOn w:val="E1"/>
    <w:pPr>
      <w:ind w:left="851"/>
    </w:pPr>
  </w:style>
  <w:style w:type="paragraph" w:customStyle="1" w:styleId="E3">
    <w:name w:val="E3"/>
    <w:aliases w:val="Einrückung 3. Stufe"/>
    <w:basedOn w:val="E1"/>
    <w:pPr>
      <w:ind w:left="1276"/>
    </w:pPr>
  </w:style>
  <w:style w:type="paragraph" w:customStyle="1" w:styleId="StandardMyriad">
    <w:name w:val="Standard Myriad"/>
    <w:basedOn w:val="Standard"/>
    <w:rPr>
      <w:rFonts w:ascii="Myriad" w:hAnsi="Myriad"/>
    </w:rPr>
  </w:style>
  <w:style w:type="paragraph" w:customStyle="1" w:styleId="Absenderangaben2">
    <w:name w:val="Absenderangaben2"/>
    <w:basedOn w:val="Absenderangaben"/>
    <w:pPr>
      <w:spacing w:before="80" w:line="240" w:lineRule="auto"/>
    </w:pPr>
  </w:style>
  <w:style w:type="paragraph" w:customStyle="1" w:styleId="DMinWorten">
    <w:name w:val="DMinWorten"/>
    <w:basedOn w:val="Standard"/>
    <w:next w:val="Standard"/>
    <w:pPr>
      <w:jc w:val="center"/>
    </w:pPr>
    <w:rPr>
      <w:u w:val="single"/>
    </w:rPr>
  </w:style>
  <w:style w:type="paragraph" w:styleId="Sprechblasentext">
    <w:name w:val="Balloon Text"/>
    <w:basedOn w:val="Standard"/>
    <w:semiHidden/>
    <w:rsid w:val="006A29FD"/>
    <w:rPr>
      <w:rFonts w:ascii="Tahoma" w:hAnsi="Tahoma" w:cs="Tahoma"/>
      <w:sz w:val="16"/>
      <w:szCs w:val="16"/>
    </w:rPr>
  </w:style>
  <w:style w:type="paragraph" w:customStyle="1" w:styleId="AbsenderangabenFenster">
    <w:name w:val="Absenderangaben Fenster"/>
    <w:basedOn w:val="Absenderangaben"/>
    <w:next w:val="Anschrift"/>
    <w:pPr>
      <w:ind w:left="851"/>
    </w:pPr>
  </w:style>
  <w:style w:type="character" w:styleId="Hyperlink">
    <w:name w:val="Hyperlink"/>
    <w:rsid w:val="0013776A"/>
    <w:rPr>
      <w:color w:val="0000FF"/>
      <w:u w:val="single"/>
    </w:rPr>
  </w:style>
  <w:style w:type="paragraph" w:customStyle="1" w:styleId="EinfacherAbsatz">
    <w:name w:val="[Einfacher Absatz]"/>
    <w:basedOn w:val="Standard"/>
    <w:rsid w:val="009522C7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customStyle="1" w:styleId="berschrift1Zchn">
    <w:name w:val="Überschrift 1 Zchn"/>
    <w:link w:val="berschrift1"/>
    <w:uiPriority w:val="9"/>
    <w:rsid w:val="003D549C"/>
    <w:rPr>
      <w:rFonts w:ascii="Calibri Light" w:eastAsia="SimSun" w:hAnsi="Calibri Light" w:cs="Times New Roman"/>
      <w:color w:val="2E74B5"/>
      <w:sz w:val="30"/>
      <w:szCs w:val="30"/>
    </w:rPr>
  </w:style>
  <w:style w:type="character" w:customStyle="1" w:styleId="berschrift2Zchn">
    <w:name w:val="Überschrift 2 Zchn"/>
    <w:link w:val="berschrift2"/>
    <w:uiPriority w:val="9"/>
    <w:semiHidden/>
    <w:rsid w:val="003D549C"/>
    <w:rPr>
      <w:rFonts w:ascii="Calibri Light" w:eastAsia="SimSun" w:hAnsi="Calibri Light" w:cs="Times New Roman"/>
      <w:color w:val="C45911"/>
      <w:sz w:val="28"/>
      <w:szCs w:val="28"/>
    </w:rPr>
  </w:style>
  <w:style w:type="character" w:customStyle="1" w:styleId="berschrift3Zchn">
    <w:name w:val="Überschrift 3 Zchn"/>
    <w:link w:val="berschrift3"/>
    <w:uiPriority w:val="9"/>
    <w:semiHidden/>
    <w:rsid w:val="003D549C"/>
    <w:rPr>
      <w:rFonts w:ascii="Calibri Light" w:eastAsia="SimSun" w:hAnsi="Calibri Light" w:cs="Times New Roman"/>
      <w:color w:val="53813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3D549C"/>
    <w:rPr>
      <w:rFonts w:ascii="Calibri Light" w:eastAsia="SimSun" w:hAnsi="Calibri Light" w:cs="Times New Roman"/>
      <w:i/>
      <w:iCs/>
      <w:color w:val="2F5496"/>
      <w:sz w:val="25"/>
      <w:szCs w:val="25"/>
    </w:rPr>
  </w:style>
  <w:style w:type="character" w:customStyle="1" w:styleId="berschrift5Zchn">
    <w:name w:val="Überschrift 5 Zchn"/>
    <w:link w:val="berschrift5"/>
    <w:uiPriority w:val="9"/>
    <w:semiHidden/>
    <w:rsid w:val="003D549C"/>
    <w:rPr>
      <w:rFonts w:ascii="Calibri Light" w:eastAsia="SimSun" w:hAnsi="Calibri Light" w:cs="Times New Roman"/>
      <w:i/>
      <w:iCs/>
      <w:color w:val="833C0B"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3D549C"/>
    <w:rPr>
      <w:rFonts w:ascii="Calibri Light" w:eastAsia="SimSun" w:hAnsi="Calibri Light" w:cs="Times New Roman"/>
      <w:i/>
      <w:iCs/>
      <w:color w:val="385623"/>
      <w:sz w:val="23"/>
      <w:szCs w:val="23"/>
    </w:rPr>
  </w:style>
  <w:style w:type="character" w:customStyle="1" w:styleId="berschrift7Zchn">
    <w:name w:val="Überschrift 7 Zchn"/>
    <w:link w:val="berschrift7"/>
    <w:uiPriority w:val="9"/>
    <w:semiHidden/>
    <w:rsid w:val="003D549C"/>
    <w:rPr>
      <w:rFonts w:ascii="Calibri Light" w:eastAsia="SimSun" w:hAnsi="Calibri Light" w:cs="Times New Roman"/>
      <w:color w:val="1F4E79"/>
    </w:rPr>
  </w:style>
  <w:style w:type="character" w:customStyle="1" w:styleId="berschrift8Zchn">
    <w:name w:val="Überschrift 8 Zchn"/>
    <w:link w:val="berschrift8"/>
    <w:uiPriority w:val="9"/>
    <w:semiHidden/>
    <w:rsid w:val="003D549C"/>
    <w:rPr>
      <w:rFonts w:ascii="Calibri Light" w:eastAsia="SimSun" w:hAnsi="Calibri Light" w:cs="Times New Roman"/>
      <w:color w:val="833C0B"/>
      <w:sz w:val="21"/>
      <w:szCs w:val="21"/>
    </w:rPr>
  </w:style>
  <w:style w:type="character" w:customStyle="1" w:styleId="berschrift9Zchn">
    <w:name w:val="Überschrift 9 Zchn"/>
    <w:link w:val="berschrift9"/>
    <w:uiPriority w:val="9"/>
    <w:semiHidden/>
    <w:rsid w:val="003D549C"/>
    <w:rPr>
      <w:rFonts w:ascii="Calibri Light" w:eastAsia="SimSun" w:hAnsi="Calibri Light" w:cs="Times New Roman"/>
      <w:color w:val="385623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D549C"/>
    <w:pPr>
      <w:spacing w:line="240" w:lineRule="auto"/>
    </w:pPr>
    <w:rPr>
      <w:b/>
      <w:bCs/>
      <w:smallCaps/>
      <w:color w:val="5B9BD5"/>
      <w:spacing w:val="6"/>
    </w:rPr>
  </w:style>
  <w:style w:type="paragraph" w:styleId="Titel">
    <w:name w:val="Title"/>
    <w:basedOn w:val="Standard"/>
    <w:next w:val="Standard"/>
    <w:link w:val="TitelZchn"/>
    <w:uiPriority w:val="10"/>
    <w:qFormat/>
    <w:rsid w:val="003D549C"/>
    <w:pPr>
      <w:spacing w:after="0" w:line="240" w:lineRule="auto"/>
      <w:contextualSpacing/>
    </w:pPr>
    <w:rPr>
      <w:rFonts w:ascii="Calibri Light" w:eastAsia="SimSun" w:hAnsi="Calibri Light" w:cs="Times New Roman"/>
      <w:color w:val="2E74B5"/>
      <w:spacing w:val="-10"/>
      <w:sz w:val="52"/>
      <w:szCs w:val="52"/>
    </w:rPr>
  </w:style>
  <w:style w:type="character" w:customStyle="1" w:styleId="TitelZchn">
    <w:name w:val="Titel Zchn"/>
    <w:link w:val="Titel"/>
    <w:uiPriority w:val="10"/>
    <w:rsid w:val="003D549C"/>
    <w:rPr>
      <w:rFonts w:ascii="Calibri Light" w:eastAsia="SimSun" w:hAnsi="Calibri Light" w:cs="Times New Roman"/>
      <w:color w:val="2E74B5"/>
      <w:spacing w:val="-10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D549C"/>
    <w:pPr>
      <w:numPr>
        <w:ilvl w:val="1"/>
      </w:numPr>
      <w:spacing w:line="240" w:lineRule="auto"/>
    </w:pPr>
    <w:rPr>
      <w:rFonts w:ascii="Calibri Light" w:eastAsia="SimSun" w:hAnsi="Calibri Light" w:cs="Times New Roman"/>
    </w:rPr>
  </w:style>
  <w:style w:type="character" w:customStyle="1" w:styleId="UntertitelZchn">
    <w:name w:val="Untertitel Zchn"/>
    <w:link w:val="Untertitel"/>
    <w:uiPriority w:val="11"/>
    <w:rsid w:val="003D549C"/>
    <w:rPr>
      <w:rFonts w:ascii="Calibri Light" w:eastAsia="SimSun" w:hAnsi="Calibri Light" w:cs="Times New Roman"/>
    </w:rPr>
  </w:style>
  <w:style w:type="character" w:styleId="Fett">
    <w:name w:val="Strong"/>
    <w:uiPriority w:val="22"/>
    <w:qFormat/>
    <w:rsid w:val="003D549C"/>
    <w:rPr>
      <w:b/>
      <w:bCs/>
    </w:rPr>
  </w:style>
  <w:style w:type="character" w:styleId="Hervorhebung">
    <w:name w:val="Emphasis"/>
    <w:uiPriority w:val="20"/>
    <w:qFormat/>
    <w:rsid w:val="003D549C"/>
    <w:rPr>
      <w:i/>
      <w:iCs/>
    </w:rPr>
  </w:style>
  <w:style w:type="paragraph" w:styleId="KeinLeerraum">
    <w:name w:val="No Spacing"/>
    <w:uiPriority w:val="1"/>
    <w:qFormat/>
    <w:rsid w:val="003D549C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3D549C"/>
    <w:pPr>
      <w:spacing w:before="120"/>
      <w:ind w:left="720" w:right="720"/>
      <w:jc w:val="center"/>
    </w:pPr>
    <w:rPr>
      <w:i/>
      <w:iCs/>
    </w:rPr>
  </w:style>
  <w:style w:type="character" w:customStyle="1" w:styleId="ZitatZchn">
    <w:name w:val="Zitat Zchn"/>
    <w:link w:val="Zitat"/>
    <w:uiPriority w:val="29"/>
    <w:rsid w:val="003D549C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D549C"/>
    <w:pPr>
      <w:spacing w:before="120" w:line="300" w:lineRule="auto"/>
      <w:ind w:left="576" w:right="576"/>
      <w:jc w:val="center"/>
    </w:pPr>
    <w:rPr>
      <w:rFonts w:ascii="Calibri Light" w:eastAsia="SimSun" w:hAnsi="Calibri Light" w:cs="Times New Roman"/>
      <w:color w:val="5B9BD5"/>
      <w:sz w:val="24"/>
      <w:szCs w:val="24"/>
    </w:rPr>
  </w:style>
  <w:style w:type="character" w:customStyle="1" w:styleId="IntensivesZitatZchn">
    <w:name w:val="Intensives Zitat Zchn"/>
    <w:link w:val="IntensivesZitat"/>
    <w:uiPriority w:val="30"/>
    <w:rsid w:val="003D549C"/>
    <w:rPr>
      <w:rFonts w:ascii="Calibri Light" w:eastAsia="SimSun" w:hAnsi="Calibri Light" w:cs="Times New Roman"/>
      <w:color w:val="5B9BD5"/>
      <w:sz w:val="24"/>
      <w:szCs w:val="24"/>
    </w:rPr>
  </w:style>
  <w:style w:type="character" w:styleId="SchwacheHervorhebung">
    <w:name w:val="Subtle Emphasis"/>
    <w:uiPriority w:val="19"/>
    <w:qFormat/>
    <w:rsid w:val="003D549C"/>
    <w:rPr>
      <w:i/>
      <w:iCs/>
      <w:color w:val="404040"/>
    </w:rPr>
  </w:style>
  <w:style w:type="character" w:styleId="IntensiveHervorhebung">
    <w:name w:val="Intense Emphasis"/>
    <w:uiPriority w:val="21"/>
    <w:qFormat/>
    <w:rsid w:val="003D549C"/>
    <w:rPr>
      <w:b w:val="0"/>
      <w:bCs w:val="0"/>
      <w:i/>
      <w:iCs/>
      <w:color w:val="5B9BD5"/>
    </w:rPr>
  </w:style>
  <w:style w:type="character" w:styleId="SchwacherVerweis">
    <w:name w:val="Subtle Reference"/>
    <w:uiPriority w:val="31"/>
    <w:qFormat/>
    <w:rsid w:val="003D549C"/>
    <w:rPr>
      <w:smallCaps/>
      <w:color w:val="404040"/>
      <w:u w:val="single" w:color="7F7F7F"/>
    </w:rPr>
  </w:style>
  <w:style w:type="character" w:styleId="IntensiverVerweis">
    <w:name w:val="Intense Reference"/>
    <w:uiPriority w:val="32"/>
    <w:qFormat/>
    <w:rsid w:val="003D549C"/>
    <w:rPr>
      <w:b/>
      <w:bCs/>
      <w:smallCaps/>
      <w:color w:val="5B9BD5"/>
      <w:spacing w:val="5"/>
      <w:u w:val="single"/>
    </w:rPr>
  </w:style>
  <w:style w:type="character" w:styleId="Buchtitel">
    <w:name w:val="Book Title"/>
    <w:uiPriority w:val="33"/>
    <w:qFormat/>
    <w:rsid w:val="003D549C"/>
    <w:rPr>
      <w:b/>
      <w:bCs/>
      <w:smallCaps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3D549C"/>
    <w:pPr>
      <w:outlineLvl w:val="9"/>
    </w:pPr>
  </w:style>
  <w:style w:type="table" w:styleId="Gitternetztabelle5dunkelAkzent5">
    <w:name w:val="Grid Table 5 Dark Accent 5"/>
    <w:basedOn w:val="NormaleTabelle"/>
    <w:uiPriority w:val="50"/>
    <w:rsid w:val="007F606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E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DE068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DE068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DE068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DE068" w:themeFill="accent5"/>
      </w:tcPr>
    </w:tblStylePr>
    <w:tblStylePr w:type="band1Vert">
      <w:tblPr/>
      <w:tcPr>
        <w:shd w:val="clear" w:color="auto" w:fill="F1F2C2" w:themeFill="accent5" w:themeFillTint="66"/>
      </w:tcPr>
    </w:tblStylePr>
    <w:tblStylePr w:type="band1Horz">
      <w:tblPr/>
      <w:tcPr>
        <w:shd w:val="clear" w:color="auto" w:fill="F1F2C2" w:themeFill="accent5" w:themeFillTint="66"/>
      </w:tcPr>
    </w:tblStylePr>
  </w:style>
  <w:style w:type="table" w:styleId="Gitternetztabelle4Akzent5">
    <w:name w:val="Grid Table 4 Accent 5"/>
    <w:basedOn w:val="NormaleTabelle"/>
    <w:uiPriority w:val="49"/>
    <w:rsid w:val="00143CA7"/>
    <w:pPr>
      <w:spacing w:after="0" w:line="240" w:lineRule="auto"/>
    </w:pPr>
    <w:tblPr>
      <w:tblStyleRowBandSize w:val="1"/>
      <w:tblStyleColBandSize w:val="1"/>
      <w:tblBorders>
        <w:top w:val="single" w:sz="4" w:space="0" w:color="EAECA4" w:themeColor="accent5" w:themeTint="99"/>
        <w:left w:val="single" w:sz="4" w:space="0" w:color="EAECA4" w:themeColor="accent5" w:themeTint="99"/>
        <w:bottom w:val="single" w:sz="4" w:space="0" w:color="EAECA4" w:themeColor="accent5" w:themeTint="99"/>
        <w:right w:val="single" w:sz="4" w:space="0" w:color="EAECA4" w:themeColor="accent5" w:themeTint="99"/>
        <w:insideH w:val="single" w:sz="4" w:space="0" w:color="EAECA4" w:themeColor="accent5" w:themeTint="99"/>
        <w:insideV w:val="single" w:sz="4" w:space="0" w:color="EAECA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DE068" w:themeColor="accent5"/>
          <w:left w:val="single" w:sz="4" w:space="0" w:color="DDE068" w:themeColor="accent5"/>
          <w:bottom w:val="single" w:sz="4" w:space="0" w:color="DDE068" w:themeColor="accent5"/>
          <w:right w:val="single" w:sz="4" w:space="0" w:color="DDE068" w:themeColor="accent5"/>
          <w:insideH w:val="nil"/>
          <w:insideV w:val="nil"/>
        </w:tcBorders>
        <w:shd w:val="clear" w:color="auto" w:fill="DDE068" w:themeFill="accent5"/>
      </w:tcPr>
    </w:tblStylePr>
    <w:tblStylePr w:type="lastRow">
      <w:rPr>
        <w:b/>
        <w:bCs/>
      </w:rPr>
      <w:tblPr/>
      <w:tcPr>
        <w:tcBorders>
          <w:top w:val="double" w:sz="4" w:space="0" w:color="DDE06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8E0" w:themeFill="accent5" w:themeFillTint="33"/>
      </w:tcPr>
    </w:tblStylePr>
    <w:tblStylePr w:type="band1Horz">
      <w:tblPr/>
      <w:tcPr>
        <w:shd w:val="clear" w:color="auto" w:fill="F8F8E0" w:themeFill="accent5" w:themeFillTint="33"/>
      </w:tcPr>
    </w:tblStylePr>
  </w:style>
  <w:style w:type="table" w:styleId="Listentabelle1hellAkzent5">
    <w:name w:val="List Table 1 Light Accent 5"/>
    <w:basedOn w:val="NormaleTabelle"/>
    <w:uiPriority w:val="46"/>
    <w:rsid w:val="00143CA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AECA4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AECA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8E0" w:themeFill="accent5" w:themeFillTint="33"/>
      </w:tcPr>
    </w:tblStylePr>
    <w:tblStylePr w:type="band1Horz">
      <w:tblPr/>
      <w:tcPr>
        <w:shd w:val="clear" w:color="auto" w:fill="F8F8E0" w:themeFill="accent5" w:themeFillTint="33"/>
      </w:tcPr>
    </w:tblStylePr>
  </w:style>
  <w:style w:type="paragraph" w:customStyle="1" w:styleId="GBLauftextTrebuchetekibablau">
    <w:name w:val="GB_Lauftext Trebuchet ekibablau"/>
    <w:basedOn w:val="Standard"/>
    <w:link w:val="GBLauftextTrebuchetekibablauZchn"/>
    <w:qFormat/>
    <w:rsid w:val="000D7B5D"/>
    <w:pPr>
      <w:widowControl w:val="0"/>
      <w:tabs>
        <w:tab w:val="left" w:pos="425"/>
      </w:tabs>
      <w:spacing w:after="20" w:line="280" w:lineRule="exact"/>
    </w:pPr>
    <w:rPr>
      <w:rFonts w:ascii="Trebuchet MS" w:eastAsia="Cambria" w:hAnsi="Trebuchet MS" w:cs="Cambria"/>
      <w:b/>
      <w:bCs/>
      <w:color w:val="005E7E"/>
      <w:sz w:val="19"/>
      <w:szCs w:val="19"/>
    </w:rPr>
  </w:style>
  <w:style w:type="character" w:customStyle="1" w:styleId="GBLauftextTrebuchetekibablauZchn">
    <w:name w:val="GB_Lauftext Trebuchet ekibablau Zchn"/>
    <w:basedOn w:val="Absatz-Standardschriftart"/>
    <w:link w:val="GBLauftextTrebuchetekibablau"/>
    <w:rsid w:val="000D7B5D"/>
    <w:rPr>
      <w:rFonts w:ascii="Trebuchet MS" w:eastAsia="Cambria" w:hAnsi="Trebuchet MS" w:cs="Cambria"/>
      <w:b/>
      <w:bCs/>
      <w:color w:val="005E7E"/>
      <w:sz w:val="19"/>
      <w:szCs w:val="19"/>
    </w:rPr>
  </w:style>
  <w:style w:type="paragraph" w:styleId="StandardWeb">
    <w:name w:val="Normal (Web)"/>
    <w:basedOn w:val="Standard"/>
    <w:uiPriority w:val="99"/>
    <w:unhideWhenUsed/>
    <w:rsid w:val="000D7B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864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Traugott%20Sch&#228;chtele\Lokale%20Einstellungen\Temporary%20Internet%20Files\OLK5E\Pr&#228;lat%20Nordbaden%20PDF-Vorlage%20(2).dot" TargetMode="External"/></Relationships>
</file>

<file path=word/theme/theme1.xml><?xml version="1.0" encoding="utf-8"?>
<a:theme xmlns:a="http://schemas.openxmlformats.org/drawingml/2006/main" name="Office">
  <a:themeElements>
    <a:clrScheme name="Corporate Design ekiba">
      <a:dk1>
        <a:srgbClr val="000000"/>
      </a:dk1>
      <a:lt1>
        <a:srgbClr val="FFFFFF"/>
      </a:lt1>
      <a:dk2>
        <a:srgbClr val="005E7E"/>
      </a:dk2>
      <a:lt2>
        <a:srgbClr val="97BF0D"/>
      </a:lt2>
      <a:accent1>
        <a:srgbClr val="A2DAF4"/>
      </a:accent1>
      <a:accent2>
        <a:srgbClr val="8F8EC0"/>
      </a:accent2>
      <a:accent3>
        <a:srgbClr val="FFED00"/>
      </a:accent3>
      <a:accent4>
        <a:srgbClr val="0B72B5"/>
      </a:accent4>
      <a:accent5>
        <a:srgbClr val="DDE068"/>
      </a:accent5>
      <a:accent6>
        <a:srgbClr val="144C99"/>
      </a:accent6>
      <a:hlink>
        <a:srgbClr val="25AE93"/>
      </a:hlink>
      <a:folHlink>
        <a:srgbClr val="00A6DC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E53D65B5EF46541AB2C965A84074A9B" ma:contentTypeVersion="12" ma:contentTypeDescription="Ein neues Dokument erstellen." ma:contentTypeScope="" ma:versionID="9bc5c5d51b87d7ce1ebfed2713338124">
  <xsd:schema xmlns:xsd="http://www.w3.org/2001/XMLSchema" xmlns:xs="http://www.w3.org/2001/XMLSchema" xmlns:p="http://schemas.microsoft.com/office/2006/metadata/properties" xmlns:ns2="ece4ec67-50c5-40e5-9cc6-a519089e0869" xmlns:ns3="786bfff9-2c23-44ec-b78f-d830646a9d74" targetNamespace="http://schemas.microsoft.com/office/2006/metadata/properties" ma:root="true" ma:fieldsID="1996eca1dcd07cde2cea5fb9bde2c6d8" ns2:_="" ns3:_="">
    <xsd:import namespace="ece4ec67-50c5-40e5-9cc6-a519089e0869"/>
    <xsd:import namespace="786bfff9-2c23-44ec-b78f-d830646a9d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e4ec67-50c5-40e5-9cc6-a519089e08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4c930fe5-1d79-4f1e-864d-9c3caa46a95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6bfff9-2c23-44ec-b78f-d830646a9d7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494be50-2496-47c8-86c3-0e34b37cef2b}" ma:internalName="TaxCatchAll" ma:showField="CatchAllData" ma:web="786bfff9-2c23-44ec-b78f-d830646a9d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ce4ec67-50c5-40e5-9cc6-a519089e0869">
      <Terms xmlns="http://schemas.microsoft.com/office/infopath/2007/PartnerControls"/>
    </lcf76f155ced4ddcb4097134ff3c332f>
    <TaxCatchAll xmlns="786bfff9-2c23-44ec-b78f-d830646a9d74" xsi:nil="true"/>
  </documentManagement>
</p:properties>
</file>

<file path=customXml/itemProps1.xml><?xml version="1.0" encoding="utf-8"?>
<ds:datastoreItem xmlns:ds="http://schemas.openxmlformats.org/officeDocument/2006/customXml" ds:itemID="{2CFF7DDE-EBA4-4A89-903E-30F40907A6DE}"/>
</file>

<file path=customXml/itemProps2.xml><?xml version="1.0" encoding="utf-8"?>
<ds:datastoreItem xmlns:ds="http://schemas.openxmlformats.org/officeDocument/2006/customXml" ds:itemID="{EEE3D903-AAA6-4D1C-90E9-52D1B3B2B74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9288650-5632-41F0-87C0-DEA0C8EF407F}">
  <ds:schemaRefs>
    <ds:schemaRef ds:uri="http://schemas.microsoft.com/office/2006/metadata/properties"/>
    <ds:schemaRef ds:uri="http://schemas.microsoft.com/office/infopath/2007/PartnerControls"/>
    <ds:schemaRef ds:uri="09358212-6710-4842-9888-ad0265231751"/>
    <ds:schemaRef ds:uri="e1164b0f-b423-4742-871f-6b9c383555b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Prälat Nordbaden PDF-Vorlage (2).dot</Template>
  <TotalTime>0</TotalTime>
  <Pages>2</Pages>
  <Words>23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Evangelischer Oberkirchenrat · Postfach 2269 · 76010 Karlsruhe</vt:lpstr>
    </vt:vector>
  </TitlesOfParts>
  <Company>copyteam GmbH</Company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Evangelischer Oberkirchenrat · Postfach 2269 · 76010 Karlsruhe</dc:title>
  <dc:subject/>
  <dc:creator>Traugott Schächtele</dc:creator>
  <cp:keywords/>
  <cp:lastModifiedBy>Bocher, Martina</cp:lastModifiedBy>
  <cp:revision>15</cp:revision>
  <cp:lastPrinted>2025-09-30T09:24:00Z</cp:lastPrinted>
  <dcterms:created xsi:type="dcterms:W3CDTF">2025-10-02T15:59:00Z</dcterms:created>
  <dcterms:modified xsi:type="dcterms:W3CDTF">2025-10-02T16:11:00Z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0x0101006E53D65B5EF46541AB2C965A84074A9B</vt:lpwstr>
  </property>
  <property fmtid="{D5CDD505-2E9C-101B-9397-08002B2CF9AE}" pid="3" name="Order">
    <vt:r8>2845200</vt:r8>
  </property>
  <property fmtid="{D5CDD505-2E9C-101B-9397-08002B2CF9AE}" pid="4" name="MediaServiceImageTags">
    <vt:lpwstr/>
  </property>
  <property fmtid="{D5CDD505-2E9C-101B-9397-08002B2CF9AE}" pid="5" name="MSIP_Label_f7d05a01-8ac7-4326-b275-7b803ce1e6f0_Enabled">
    <vt:lpwstr>true</vt:lpwstr>
  </property>
  <property fmtid="{D5CDD505-2E9C-101B-9397-08002B2CF9AE}" pid="6" name="MSIP_Label_f7d05a01-8ac7-4326-b275-7b803ce1e6f0_SetDate">
    <vt:lpwstr>2025-09-29T12:56:14Z</vt:lpwstr>
  </property>
  <property fmtid="{D5CDD505-2E9C-101B-9397-08002B2CF9AE}" pid="7" name="MSIP_Label_f7d05a01-8ac7-4326-b275-7b803ce1e6f0_Method">
    <vt:lpwstr>Standard</vt:lpwstr>
  </property>
  <property fmtid="{D5CDD505-2E9C-101B-9397-08002B2CF9AE}" pid="8" name="MSIP_Label_f7d05a01-8ac7-4326-b275-7b803ce1e6f0_Name">
    <vt:lpwstr>Vertraulich</vt:lpwstr>
  </property>
  <property fmtid="{D5CDD505-2E9C-101B-9397-08002B2CF9AE}" pid="9" name="MSIP_Label_f7d05a01-8ac7-4326-b275-7b803ce1e6f0_SiteId">
    <vt:lpwstr>a060ce58-6193-41ee-8f96-2f23b57cca5d</vt:lpwstr>
  </property>
  <property fmtid="{D5CDD505-2E9C-101B-9397-08002B2CF9AE}" pid="10" name="MSIP_Label_f7d05a01-8ac7-4326-b275-7b803ce1e6f0_ActionId">
    <vt:lpwstr>6ab3695d-dc58-4b90-8b07-d02f9e0a8e88</vt:lpwstr>
  </property>
  <property fmtid="{D5CDD505-2E9C-101B-9397-08002B2CF9AE}" pid="11" name="MSIP_Label_f7d05a01-8ac7-4326-b275-7b803ce1e6f0_ContentBits">
    <vt:lpwstr>0</vt:lpwstr>
  </property>
  <property fmtid="{D5CDD505-2E9C-101B-9397-08002B2CF9AE}" pid="12" name="MSIP_Label_f7d05a01-8ac7-4326-b275-7b803ce1e6f0_Tag">
    <vt:lpwstr>10, 3, 0, 1</vt:lpwstr>
  </property>
</Properties>
</file>